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5AC3" w:rsidRPr="00CE0EAD" w:rsidRDefault="00F95AC3" w:rsidP="00F95AC3">
      <w:pPr>
        <w:pStyle w:val="Subtitle"/>
        <w:rPr>
          <w:rStyle w:val="BookTitle"/>
          <w:i w:val="0"/>
        </w:rPr>
      </w:pPr>
      <w:r w:rsidRPr="00CE0EAD">
        <w:rPr>
          <w:rStyle w:val="BookTitle"/>
          <w:i w:val="0"/>
        </w:rPr>
        <w:t>3GPP TSG RAN WG1 Meeting #</w:t>
      </w:r>
      <w:r>
        <w:rPr>
          <w:rStyle w:val="BookTitle"/>
          <w:i w:val="0"/>
        </w:rPr>
        <w:t xml:space="preserve">101-e     </w:t>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00D94180">
        <w:rPr>
          <w:rStyle w:val="BookTitle"/>
          <w:i w:val="0"/>
        </w:rPr>
        <w:t xml:space="preserve">          </w:t>
      </w:r>
      <w:r w:rsidRPr="00CE0EAD">
        <w:rPr>
          <w:rStyle w:val="BookTitle"/>
          <w:i w:val="0"/>
        </w:rPr>
        <w:t>R1-</w:t>
      </w:r>
      <w:r>
        <w:rPr>
          <w:rStyle w:val="BookTitle"/>
          <w:i w:val="0"/>
        </w:rPr>
        <w:t>200</w:t>
      </w:r>
      <w:r w:rsidR="00D94180">
        <w:rPr>
          <w:rStyle w:val="BookTitle"/>
          <w:i w:val="0"/>
        </w:rPr>
        <w:t>4449</w:t>
      </w:r>
    </w:p>
    <w:p w:rsidR="00F95AC3" w:rsidRPr="00CE0EAD" w:rsidRDefault="00F95AC3" w:rsidP="00F95AC3">
      <w:pPr>
        <w:pStyle w:val="Subtitle"/>
        <w:rPr>
          <w:rStyle w:val="BookTitle"/>
          <w:i w:val="0"/>
        </w:rPr>
      </w:pPr>
      <w:r>
        <w:rPr>
          <w:rStyle w:val="BookTitle"/>
          <w:i w:val="0"/>
        </w:rPr>
        <w:t>25</w:t>
      </w:r>
      <w:r w:rsidRPr="00CE0EAD">
        <w:rPr>
          <w:rStyle w:val="BookTitle"/>
          <w:i w:val="0"/>
          <w:vertAlign w:val="superscript"/>
        </w:rPr>
        <w:t>th</w:t>
      </w:r>
      <w:r w:rsidRPr="00CE0EAD">
        <w:rPr>
          <w:rStyle w:val="BookTitle"/>
          <w:i w:val="0"/>
        </w:rPr>
        <w:t xml:space="preserve"> </w:t>
      </w:r>
      <w:r>
        <w:rPr>
          <w:rStyle w:val="BookTitle"/>
          <w:i w:val="0"/>
        </w:rPr>
        <w:t>May</w:t>
      </w:r>
      <w:r w:rsidRPr="00CE0EAD">
        <w:rPr>
          <w:rStyle w:val="BookTitle"/>
          <w:i w:val="0"/>
        </w:rPr>
        <w:t xml:space="preserve">– </w:t>
      </w:r>
      <w:r>
        <w:rPr>
          <w:rStyle w:val="BookTitle"/>
          <w:i w:val="0"/>
        </w:rPr>
        <w:t>5</w:t>
      </w:r>
      <w:r>
        <w:rPr>
          <w:rStyle w:val="BookTitle"/>
          <w:i w:val="0"/>
          <w:vertAlign w:val="superscript"/>
        </w:rPr>
        <w:t>th</w:t>
      </w:r>
      <w:r w:rsidRPr="00CE0EAD">
        <w:rPr>
          <w:rStyle w:val="BookTitle"/>
          <w:i w:val="0"/>
        </w:rPr>
        <w:t xml:space="preserve"> </w:t>
      </w:r>
      <w:r>
        <w:rPr>
          <w:rStyle w:val="BookTitle"/>
          <w:i w:val="0"/>
        </w:rPr>
        <w:t>June</w:t>
      </w:r>
      <w:r w:rsidRPr="00CE0EAD">
        <w:rPr>
          <w:rStyle w:val="BookTitle"/>
          <w:i w:val="0"/>
        </w:rPr>
        <w:t xml:space="preserve"> 20</w:t>
      </w:r>
      <w:r>
        <w:rPr>
          <w:rStyle w:val="BookTitle"/>
          <w:i w:val="0"/>
        </w:rPr>
        <w:t>20</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r w:rsidR="00896AC9">
        <w:rPr>
          <w:rStyle w:val="SubtitleChar"/>
        </w:rPr>
        <w:t>3</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E03EA0">
        <w:rPr>
          <w:rStyle w:val="SubtitleChar"/>
        </w:rPr>
        <w:t xml:space="preserve">Remaining issues </w:t>
      </w:r>
      <w:r w:rsidR="00BB5CF3" w:rsidRPr="00BB5CF3">
        <w:rPr>
          <w:rStyle w:val="SubtitleChar"/>
        </w:rPr>
        <w:t xml:space="preserve">on IAB resource </w:t>
      </w:r>
      <w:r w:rsidR="00BB5CF3">
        <w:rPr>
          <w:rStyle w:val="SubtitleChar"/>
        </w:rPr>
        <w:t>management</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rsidR="00806EAC" w:rsidRDefault="00806EAC" w:rsidP="00013C33">
      <w:pPr>
        <w:pStyle w:val="Heading3"/>
      </w:pPr>
      <w:r>
        <w:t>Introduction</w:t>
      </w:r>
    </w:p>
    <w:p w:rsidR="00BC512C" w:rsidRDefault="007D57E3" w:rsidP="00E43DA4">
      <w:r>
        <w:t xml:space="preserve">This contribution </w:t>
      </w:r>
      <w:r w:rsidR="00544347">
        <w:t>addresses</w:t>
      </w:r>
      <w:r>
        <w:t xml:space="preserve"> </w:t>
      </w:r>
      <w:r w:rsidR="00E43DA4">
        <w:t xml:space="preserve">some </w:t>
      </w:r>
      <w:r w:rsidR="00544347">
        <w:t>remaining issues</w:t>
      </w:r>
      <w:r w:rsidR="00E43DA4">
        <w:t xml:space="preserve"> </w:t>
      </w:r>
      <w:r w:rsidR="002A03A3">
        <w:t>for IAB resource management</w:t>
      </w:r>
      <w:r w:rsidR="00544347">
        <w:t>.</w:t>
      </w:r>
      <w:r w:rsidR="00882466">
        <w:t xml:space="preserve"> Specifically, the following topics are discussed:</w:t>
      </w:r>
    </w:p>
    <w:p w:rsidR="00882466" w:rsidRDefault="00882466" w:rsidP="00882466">
      <w:pPr>
        <w:pStyle w:val="ListParagraph"/>
        <w:numPr>
          <w:ilvl w:val="0"/>
          <w:numId w:val="34"/>
        </w:numPr>
      </w:pPr>
      <w:r>
        <w:t xml:space="preserve">Clarifications </w:t>
      </w:r>
      <w:r w:rsidRPr="00882466">
        <w:t>guard symbols</w:t>
      </w:r>
      <w:r>
        <w:t xml:space="preserve"> for transitions between the IAB-MT and the IAB-DU.</w:t>
      </w:r>
    </w:p>
    <w:p w:rsidR="00882466" w:rsidRDefault="00882466" w:rsidP="00882466">
      <w:pPr>
        <w:pStyle w:val="ListParagraph"/>
        <w:numPr>
          <w:ilvl w:val="0"/>
          <w:numId w:val="34"/>
        </w:numPr>
      </w:pPr>
      <w:r w:rsidRPr="00882466">
        <w:t>Discussion on LS R2-2004127 on guard symbols</w:t>
      </w:r>
      <w:r>
        <w:t>.</w:t>
      </w:r>
    </w:p>
    <w:p w:rsidR="00882466" w:rsidRDefault="00882466" w:rsidP="00882466">
      <w:pPr>
        <w:pStyle w:val="ListParagraph"/>
        <w:numPr>
          <w:ilvl w:val="0"/>
          <w:numId w:val="34"/>
        </w:numPr>
      </w:pPr>
      <w:r w:rsidRPr="00882466">
        <w:t>Discussion on LS R3-202859 on cell-specific signals/channel configurations</w:t>
      </w:r>
      <w:r>
        <w:t>.</w:t>
      </w:r>
    </w:p>
    <w:p w:rsidR="00C476A7" w:rsidRDefault="00C476A7" w:rsidP="00C476A7">
      <w:pPr>
        <w:pStyle w:val="Heading3"/>
      </w:pPr>
      <w:bookmarkStart w:id="0" w:name="_Hlk32401284"/>
      <w:bookmarkStart w:id="1" w:name="_Hlk24102609"/>
      <w:r w:rsidRPr="00DB0E92">
        <w:t>Clarifications on</w:t>
      </w:r>
      <w:r w:rsidR="00CA6DCA" w:rsidRPr="00CA6DCA">
        <w:t xml:space="preserve"> </w:t>
      </w:r>
      <w:r w:rsidR="00882466">
        <w:t xml:space="preserve">the </w:t>
      </w:r>
      <w:r w:rsidR="00E43DA4">
        <w:t>mechanism for guard symbols request and grant</w:t>
      </w:r>
    </w:p>
    <w:p w:rsidR="004713DD" w:rsidRDefault="006C5B54" w:rsidP="004713DD">
      <w:pPr>
        <w:rPr>
          <w:rStyle w:val="Strong"/>
          <w:b w:val="0"/>
          <w:bCs w:val="0"/>
        </w:rPr>
      </w:pPr>
      <w:r>
        <w:rPr>
          <w:rStyle w:val="Strong"/>
          <w:b w:val="0"/>
          <w:bCs w:val="0"/>
        </w:rPr>
        <w:t>In RAN1 #98 it was agreed to introduce a</w:t>
      </w:r>
      <w:r w:rsidR="00535D92">
        <w:rPr>
          <w:rStyle w:val="Strong"/>
          <w:b w:val="0"/>
          <w:bCs w:val="0"/>
        </w:rPr>
        <w:t xml:space="preserve">n </w:t>
      </w:r>
      <w:r w:rsidR="002B1728">
        <w:rPr>
          <w:rStyle w:val="Strong"/>
          <w:b w:val="0"/>
          <w:bCs w:val="0"/>
        </w:rPr>
        <w:t>optimization</w:t>
      </w:r>
      <w:r>
        <w:rPr>
          <w:rStyle w:val="Strong"/>
          <w:b w:val="0"/>
          <w:bCs w:val="0"/>
        </w:rPr>
        <w:t xml:space="preserve"> mechanism </w:t>
      </w:r>
      <w:r w:rsidR="00270D09">
        <w:rPr>
          <w:rStyle w:val="Strong"/>
          <w:b w:val="0"/>
          <w:bCs w:val="0"/>
        </w:rPr>
        <w:t xml:space="preserve">for a </w:t>
      </w:r>
      <w:r w:rsidR="006A02C1">
        <w:rPr>
          <w:rStyle w:val="Strong"/>
          <w:b w:val="0"/>
          <w:bCs w:val="0"/>
        </w:rPr>
        <w:t xml:space="preserve">child </w:t>
      </w:r>
      <w:r w:rsidR="00270D09">
        <w:rPr>
          <w:rStyle w:val="Strong"/>
          <w:b w:val="0"/>
          <w:bCs w:val="0"/>
        </w:rPr>
        <w:t xml:space="preserve">node and its parent to exchange information related to the number of guard symbols requested by the </w:t>
      </w:r>
      <w:r w:rsidR="006A02C1">
        <w:rPr>
          <w:rStyle w:val="Strong"/>
          <w:b w:val="0"/>
          <w:bCs w:val="0"/>
        </w:rPr>
        <w:t>child</w:t>
      </w:r>
      <w:r w:rsidR="00270D09">
        <w:rPr>
          <w:rStyle w:val="Strong"/>
          <w:b w:val="0"/>
          <w:bCs w:val="0"/>
        </w:rPr>
        <w:t xml:space="preserve"> and/or provided by its parent for the possible transitions from the MT to the DU and vice versa. Based on such mechanism </w:t>
      </w:r>
      <w:r w:rsidR="00255134">
        <w:rPr>
          <w:rStyle w:val="Strong"/>
          <w:b w:val="0"/>
          <w:bCs w:val="0"/>
        </w:rPr>
        <w:t>several</w:t>
      </w:r>
      <w:r w:rsidR="00270D09">
        <w:rPr>
          <w:rStyle w:val="Strong"/>
          <w:b w:val="0"/>
          <w:bCs w:val="0"/>
        </w:rPr>
        <w:t xml:space="preserve"> guard symbols can be specified for each transition type, e.g. MT Rx to DU Tx.</w:t>
      </w:r>
    </w:p>
    <w:p w:rsidR="000729EC" w:rsidRPr="00535D92" w:rsidRDefault="00270D09" w:rsidP="004713DD">
      <w:pPr>
        <w:rPr>
          <w:rStyle w:val="Strong"/>
          <w:b w:val="0"/>
          <w:bCs w:val="0"/>
        </w:rPr>
      </w:pPr>
      <w:r w:rsidRPr="00535D92">
        <w:rPr>
          <w:rStyle w:val="Strong"/>
          <w:b w:val="0"/>
          <w:bCs w:val="0"/>
        </w:rPr>
        <w:t xml:space="preserve">For this mechanism to be </w:t>
      </w:r>
      <w:r w:rsidR="000729EC" w:rsidRPr="00535D92">
        <w:rPr>
          <w:rStyle w:val="Strong"/>
          <w:b w:val="0"/>
          <w:bCs w:val="0"/>
        </w:rPr>
        <w:t>useful rather than harmful to system performance</w:t>
      </w:r>
      <w:r w:rsidRPr="00535D92">
        <w:rPr>
          <w:rStyle w:val="Strong"/>
          <w:b w:val="0"/>
          <w:bCs w:val="0"/>
        </w:rPr>
        <w:t xml:space="preserve"> it is </w:t>
      </w:r>
      <w:r w:rsidR="000729EC" w:rsidRPr="00535D92">
        <w:rPr>
          <w:rStyle w:val="Strong"/>
          <w:b w:val="0"/>
          <w:bCs w:val="0"/>
        </w:rPr>
        <w:t>necessary</w:t>
      </w:r>
      <w:r w:rsidRPr="00535D92">
        <w:rPr>
          <w:rStyle w:val="Strong"/>
          <w:b w:val="0"/>
          <w:bCs w:val="0"/>
        </w:rPr>
        <w:t xml:space="preserve"> that both </w:t>
      </w:r>
      <w:r w:rsidR="006A02C1" w:rsidRPr="00535D92">
        <w:rPr>
          <w:rStyle w:val="Strong"/>
          <w:b w:val="0"/>
          <w:bCs w:val="0"/>
        </w:rPr>
        <w:t>nodes</w:t>
      </w:r>
      <w:r w:rsidRPr="00535D92">
        <w:rPr>
          <w:rStyle w:val="Strong"/>
          <w:b w:val="0"/>
          <w:bCs w:val="0"/>
        </w:rPr>
        <w:t xml:space="preserve"> have the same view on when the MT to DU or DU to MT transitions are happening</w:t>
      </w:r>
      <w:r w:rsidR="000729EC" w:rsidRPr="00535D92">
        <w:rPr>
          <w:rStyle w:val="Strong"/>
          <w:b w:val="0"/>
          <w:bCs w:val="0"/>
        </w:rPr>
        <w:t>. Otherwise, the following situations can occur:</w:t>
      </w:r>
    </w:p>
    <w:p w:rsidR="000729EC" w:rsidRPr="00535D92" w:rsidRDefault="00084114" w:rsidP="000729EC">
      <w:pPr>
        <w:pStyle w:val="ListParagraph"/>
        <w:numPr>
          <w:ilvl w:val="0"/>
          <w:numId w:val="25"/>
        </w:numPr>
        <w:rPr>
          <w:rStyle w:val="Strong"/>
          <w:b w:val="0"/>
          <w:bCs w:val="0"/>
        </w:rPr>
      </w:pPr>
      <w:r w:rsidRPr="00535D92">
        <w:rPr>
          <w:rStyle w:val="Strong"/>
          <w:b w:val="0"/>
          <w:bCs w:val="0"/>
        </w:rPr>
        <w:t xml:space="preserve">The parent node </w:t>
      </w:r>
      <w:r w:rsidR="00F23B6C">
        <w:rPr>
          <w:rStyle w:val="Strong"/>
          <w:b w:val="0"/>
          <w:bCs w:val="0"/>
        </w:rPr>
        <w:t>determines</w:t>
      </w:r>
      <w:r w:rsidRPr="00535D92">
        <w:rPr>
          <w:rStyle w:val="Strong"/>
          <w:b w:val="0"/>
          <w:bCs w:val="0"/>
        </w:rPr>
        <w:t xml:space="preserve"> that a MT to DU transition is happening at a given boundary and it inserts guard symbols prior to such boundary. </w:t>
      </w:r>
      <w:r w:rsidR="002B1728" w:rsidRPr="00535D92">
        <w:rPr>
          <w:rStyle w:val="Strong"/>
          <w:b w:val="0"/>
          <w:bCs w:val="0"/>
        </w:rPr>
        <w:t>However,</w:t>
      </w:r>
      <w:r w:rsidRPr="00535D92">
        <w:rPr>
          <w:rStyle w:val="Strong"/>
          <w:b w:val="0"/>
          <w:bCs w:val="0"/>
        </w:rPr>
        <w:t xml:space="preserve"> the child node is not having a MT to DU transition at such boundary and hence the guard symbols are </w:t>
      </w:r>
      <w:r w:rsidR="002B1728" w:rsidRPr="00535D92">
        <w:rPr>
          <w:rStyle w:val="Strong"/>
          <w:b w:val="0"/>
          <w:bCs w:val="0"/>
        </w:rPr>
        <w:t>unnecessarily</w:t>
      </w:r>
      <w:r w:rsidRPr="00535D92">
        <w:rPr>
          <w:rStyle w:val="Strong"/>
          <w:b w:val="0"/>
          <w:bCs w:val="0"/>
        </w:rPr>
        <w:t xml:space="preserve"> used by the parent.</w:t>
      </w:r>
    </w:p>
    <w:p w:rsidR="00084114" w:rsidRPr="00535D92" w:rsidRDefault="00084114" w:rsidP="000729EC">
      <w:pPr>
        <w:pStyle w:val="ListParagraph"/>
        <w:numPr>
          <w:ilvl w:val="0"/>
          <w:numId w:val="25"/>
        </w:numPr>
        <w:rPr>
          <w:rStyle w:val="Strong"/>
          <w:b w:val="0"/>
          <w:bCs w:val="0"/>
        </w:rPr>
      </w:pPr>
      <w:r w:rsidRPr="00535D92">
        <w:rPr>
          <w:rStyle w:val="Strong"/>
          <w:b w:val="0"/>
          <w:bCs w:val="0"/>
        </w:rPr>
        <w:t xml:space="preserve">The child node </w:t>
      </w:r>
      <w:r w:rsidR="00F23B6C">
        <w:rPr>
          <w:rStyle w:val="Strong"/>
          <w:b w:val="0"/>
          <w:bCs w:val="0"/>
        </w:rPr>
        <w:t>determines</w:t>
      </w:r>
      <w:r w:rsidRPr="00535D92">
        <w:rPr>
          <w:rStyle w:val="Strong"/>
          <w:b w:val="0"/>
          <w:bCs w:val="0"/>
        </w:rPr>
        <w:t xml:space="preserve"> a MT to DU transition is happening at a given boundary. </w:t>
      </w:r>
      <w:r w:rsidR="002B1728" w:rsidRPr="00535D92">
        <w:rPr>
          <w:rStyle w:val="Strong"/>
          <w:b w:val="0"/>
          <w:bCs w:val="0"/>
        </w:rPr>
        <w:t>However,</w:t>
      </w:r>
      <w:r w:rsidRPr="00535D92">
        <w:rPr>
          <w:rStyle w:val="Strong"/>
          <w:b w:val="0"/>
          <w:bCs w:val="0"/>
        </w:rPr>
        <w:t xml:space="preserve"> the parent node is not recognizing that the child node is having a MT to DU transition at such boundary and hence it does </w:t>
      </w:r>
      <w:r w:rsidR="00DD5916">
        <w:rPr>
          <w:rStyle w:val="Strong"/>
          <w:b w:val="0"/>
          <w:bCs w:val="0"/>
        </w:rPr>
        <w:t xml:space="preserve">not </w:t>
      </w:r>
      <w:r w:rsidRPr="00535D92">
        <w:rPr>
          <w:rStyle w:val="Strong"/>
          <w:b w:val="0"/>
          <w:bCs w:val="0"/>
        </w:rPr>
        <w:t>introduce guard symbols</w:t>
      </w:r>
      <w:r w:rsidR="00E4276F" w:rsidRPr="00535D92">
        <w:rPr>
          <w:rStyle w:val="Strong"/>
          <w:b w:val="0"/>
          <w:bCs w:val="0"/>
        </w:rPr>
        <w:t xml:space="preserve"> while the child expects such guard symbols.</w:t>
      </w:r>
    </w:p>
    <w:p w:rsidR="00E4276F" w:rsidRPr="00535D92" w:rsidRDefault="00E4276F" w:rsidP="00E4276F">
      <w:pPr>
        <w:rPr>
          <w:rStyle w:val="Strong"/>
          <w:b w:val="0"/>
          <w:bCs w:val="0"/>
        </w:rPr>
      </w:pPr>
      <w:r w:rsidRPr="00535D92">
        <w:rPr>
          <w:rStyle w:val="Strong"/>
          <w:b w:val="0"/>
          <w:bCs w:val="0"/>
        </w:rPr>
        <w:t>Both a) and b) are undesirable</w:t>
      </w:r>
      <w:r w:rsidR="00535D92">
        <w:rPr>
          <w:rStyle w:val="Strong"/>
          <w:b w:val="0"/>
          <w:bCs w:val="0"/>
        </w:rPr>
        <w:t xml:space="preserve"> if occurring systematically</w:t>
      </w:r>
      <w:r w:rsidRPr="00535D92">
        <w:rPr>
          <w:rStyle w:val="Strong"/>
          <w:b w:val="0"/>
          <w:bCs w:val="0"/>
        </w:rPr>
        <w:t xml:space="preserve">, with b) being likely more detrimental to system performance because a conflict between MT and DU is happening and some signal reception </w:t>
      </w:r>
      <w:r w:rsidR="00535D92">
        <w:rPr>
          <w:rStyle w:val="Strong"/>
          <w:b w:val="0"/>
          <w:bCs w:val="0"/>
        </w:rPr>
        <w:t xml:space="preserve">(at either the MT or the DU) </w:t>
      </w:r>
      <w:r w:rsidRPr="00535D92">
        <w:rPr>
          <w:rStyle w:val="Strong"/>
          <w:b w:val="0"/>
          <w:bCs w:val="0"/>
        </w:rPr>
        <w:t xml:space="preserve">is likely compromised </w:t>
      </w:r>
      <w:r w:rsidR="00535D92">
        <w:rPr>
          <w:rStyle w:val="Strong"/>
          <w:b w:val="0"/>
          <w:bCs w:val="0"/>
        </w:rPr>
        <w:t xml:space="preserve">when the node is subject to </w:t>
      </w:r>
      <w:r w:rsidRPr="00535D92">
        <w:rPr>
          <w:rStyle w:val="Strong"/>
          <w:b w:val="0"/>
          <w:bCs w:val="0"/>
        </w:rPr>
        <w:t>half-duplex constraint.</w:t>
      </w:r>
    </w:p>
    <w:p w:rsidR="00E4276F" w:rsidRDefault="00E4276F" w:rsidP="00E4276F">
      <w:pPr>
        <w:rPr>
          <w:rStyle w:val="Strong"/>
          <w:b w:val="0"/>
          <w:bCs w:val="0"/>
        </w:rPr>
      </w:pPr>
      <w:r w:rsidRPr="00535D92">
        <w:rPr>
          <w:rStyle w:val="Strong"/>
          <w:b w:val="0"/>
          <w:bCs w:val="0"/>
        </w:rPr>
        <w:t>It should also be noted that b) is worse than the case in which no guard symbols are used at all. In such case the child node knows that the parent is not inserting guard symbols and it can act accordingly. Since the guard symbols framework was introduced to improve upon such scenario by allowing the parent node to proactively address the symbol overlap instead of leaving the full burden to the child, it seems necessary to ensure that such guard symbols framework can function properly</w:t>
      </w:r>
      <w:r w:rsidR="00535D92">
        <w:rPr>
          <w:rStyle w:val="Strong"/>
          <w:b w:val="0"/>
          <w:bCs w:val="0"/>
        </w:rPr>
        <w:t>, otherwise its use is contrary to the optimization objective it was introduced for.</w:t>
      </w:r>
    </w:p>
    <w:p w:rsidR="00535D92" w:rsidRPr="004F4239" w:rsidRDefault="00535D92" w:rsidP="00535D92">
      <w:pPr>
        <w:rPr>
          <w:rStyle w:val="Strong"/>
          <w:u w:val="single"/>
        </w:rPr>
      </w:pPr>
      <w:r>
        <w:rPr>
          <w:rStyle w:val="Strong"/>
          <w:u w:val="single"/>
        </w:rPr>
        <w:t>Observation</w:t>
      </w:r>
      <w:r w:rsidR="00C86A6D">
        <w:rPr>
          <w:rStyle w:val="Strong"/>
          <w:u w:val="single"/>
        </w:rPr>
        <w:t xml:space="preserve"> 1</w:t>
      </w:r>
      <w:r w:rsidRPr="004F4239">
        <w:rPr>
          <w:rStyle w:val="Strong"/>
          <w:u w:val="single"/>
        </w:rPr>
        <w:t>:</w:t>
      </w:r>
    </w:p>
    <w:p w:rsidR="00535D92" w:rsidRPr="00535D92" w:rsidRDefault="00535D92" w:rsidP="00535D92">
      <w:pPr>
        <w:rPr>
          <w:rStyle w:val="Strong"/>
          <w:b w:val="0"/>
          <w:bCs w:val="0"/>
        </w:rPr>
      </w:pPr>
      <w:r>
        <w:rPr>
          <w:rStyle w:val="Strong"/>
        </w:rPr>
        <w:t xml:space="preserve">For effective use of guard symbols inserted by a parent node in presence of transitions between the MT and the MU at the child node, it is </w:t>
      </w:r>
      <w:r w:rsidRPr="006A6664">
        <w:rPr>
          <w:rStyle w:val="Strong"/>
        </w:rPr>
        <w:t xml:space="preserve">important that both </w:t>
      </w:r>
      <w:r>
        <w:rPr>
          <w:rStyle w:val="Strong"/>
        </w:rPr>
        <w:t>parent and child nodes</w:t>
      </w:r>
      <w:r w:rsidRPr="006A6664">
        <w:rPr>
          <w:rStyle w:val="Strong"/>
        </w:rPr>
        <w:t xml:space="preserve"> have the same view on </w:t>
      </w:r>
      <w:r>
        <w:rPr>
          <w:rStyle w:val="Strong"/>
        </w:rPr>
        <w:t xml:space="preserve">the </w:t>
      </w:r>
      <w:r w:rsidRPr="00A3298C">
        <w:rPr>
          <w:rStyle w:val="Strong"/>
          <w:u w:val="single"/>
        </w:rPr>
        <w:t>location</w:t>
      </w:r>
      <w:r>
        <w:rPr>
          <w:rStyle w:val="Strong"/>
        </w:rPr>
        <w:t xml:space="preserve"> of</w:t>
      </w:r>
      <w:r w:rsidRPr="006A6664">
        <w:rPr>
          <w:rStyle w:val="Strong"/>
        </w:rPr>
        <w:t xml:space="preserve"> the MT to DU or DU to MT transitions</w:t>
      </w:r>
      <w:r>
        <w:rPr>
          <w:rStyle w:val="Strong"/>
        </w:rPr>
        <w:t xml:space="preserve">. </w:t>
      </w:r>
    </w:p>
    <w:p w:rsidR="00270D09" w:rsidRDefault="00E4276F" w:rsidP="004713DD">
      <w:pPr>
        <w:rPr>
          <w:rStyle w:val="Strong"/>
          <w:b w:val="0"/>
          <w:bCs w:val="0"/>
        </w:rPr>
      </w:pPr>
      <w:r w:rsidRPr="00535D92">
        <w:rPr>
          <w:rStyle w:val="Strong"/>
          <w:b w:val="0"/>
          <w:bCs w:val="0"/>
        </w:rPr>
        <w:t>Moreover</w:t>
      </w:r>
      <w:r w:rsidR="00270D09" w:rsidRPr="00535D92">
        <w:rPr>
          <w:rStyle w:val="Strong"/>
          <w:b w:val="0"/>
          <w:bCs w:val="0"/>
        </w:rPr>
        <w:t xml:space="preserve">, </w:t>
      </w:r>
      <w:r w:rsidRPr="00535D92">
        <w:rPr>
          <w:rStyle w:val="Strong"/>
          <w:b w:val="0"/>
          <w:bCs w:val="0"/>
        </w:rPr>
        <w:t>it is also important that both the parent node and the child node</w:t>
      </w:r>
      <w:r w:rsidR="00795F98" w:rsidRPr="00535D92">
        <w:rPr>
          <w:rStyle w:val="Strong"/>
          <w:b w:val="0"/>
          <w:bCs w:val="0"/>
        </w:rPr>
        <w:t xml:space="preserve"> </w:t>
      </w:r>
      <w:r w:rsidRPr="00535D92">
        <w:rPr>
          <w:rStyle w:val="Strong"/>
          <w:b w:val="0"/>
          <w:bCs w:val="0"/>
        </w:rPr>
        <w:t>both identify</w:t>
      </w:r>
      <w:r w:rsidR="00795F98" w:rsidRPr="00535D92">
        <w:rPr>
          <w:rStyle w:val="Strong"/>
          <w:b w:val="0"/>
          <w:bCs w:val="0"/>
        </w:rPr>
        <w:t xml:space="preserve"> the </w:t>
      </w:r>
      <w:r w:rsidRPr="00535D92">
        <w:rPr>
          <w:rStyle w:val="Strong"/>
          <w:b w:val="0"/>
          <w:bCs w:val="0"/>
        </w:rPr>
        <w:t xml:space="preserve">same </w:t>
      </w:r>
      <w:r w:rsidR="00795F98" w:rsidRPr="00535D92">
        <w:rPr>
          <w:rStyle w:val="Strong"/>
          <w:b w:val="0"/>
          <w:bCs w:val="0"/>
        </w:rPr>
        <w:t>transition type</w:t>
      </w:r>
      <w:r w:rsidRPr="00535D92">
        <w:rPr>
          <w:rStyle w:val="Strong"/>
          <w:b w:val="0"/>
          <w:bCs w:val="0"/>
        </w:rPr>
        <w:t xml:space="preserve"> (e.g. MT Rx to DU Tx)</w:t>
      </w:r>
      <w:r w:rsidR="00795F98" w:rsidRPr="00535D92">
        <w:rPr>
          <w:rStyle w:val="Strong"/>
          <w:b w:val="0"/>
          <w:bCs w:val="0"/>
        </w:rPr>
        <w:t xml:space="preserve">. Otherwise the two nodes will potentially have two different assumptions on the number of guard symbols that will be used for </w:t>
      </w:r>
      <w:r w:rsidRPr="00535D92">
        <w:rPr>
          <w:rStyle w:val="Strong"/>
          <w:b w:val="0"/>
          <w:bCs w:val="0"/>
        </w:rPr>
        <w:t>the</w:t>
      </w:r>
      <w:r w:rsidR="00795F98" w:rsidRPr="00535D92">
        <w:rPr>
          <w:rStyle w:val="Strong"/>
          <w:b w:val="0"/>
          <w:bCs w:val="0"/>
        </w:rPr>
        <w:t xml:space="preserve"> transition</w:t>
      </w:r>
      <w:r w:rsidRPr="00535D92">
        <w:rPr>
          <w:rStyle w:val="Strong"/>
          <w:b w:val="0"/>
          <w:bCs w:val="0"/>
        </w:rPr>
        <w:t>, given that a different number of guard symbols is allowed as a function of the transition type</w:t>
      </w:r>
      <w:r w:rsidR="00795F98" w:rsidRPr="00535D92">
        <w:rPr>
          <w:rStyle w:val="Strong"/>
          <w:b w:val="0"/>
          <w:bCs w:val="0"/>
        </w:rPr>
        <w:t>.</w:t>
      </w:r>
      <w:r w:rsidR="00795F98">
        <w:rPr>
          <w:rStyle w:val="Strong"/>
          <w:b w:val="0"/>
          <w:bCs w:val="0"/>
        </w:rPr>
        <w:t xml:space="preserve"> </w:t>
      </w:r>
    </w:p>
    <w:p w:rsidR="004713DD" w:rsidRDefault="001A0374" w:rsidP="00C476A7">
      <w:r>
        <w:t xml:space="preserve">As an example, one source of ambiguity derives from </w:t>
      </w:r>
      <w:r w:rsidR="00F618CC">
        <w:t xml:space="preserve">the situation in which the node DU’s semi-static configuration contains F symbols. The parent node is made aware of such </w:t>
      </w:r>
      <w:r w:rsidR="002B1728">
        <w:t>configuration;</w:t>
      </w:r>
      <w:r w:rsidR="00F618CC">
        <w:t xml:space="preserve"> </w:t>
      </w:r>
      <w:r w:rsidR="002B1728">
        <w:t>however,</w:t>
      </w:r>
      <w:r w:rsidR="00F618CC">
        <w:t xml:space="preserve"> it cannot tell whether the child DU will use such symbols for Tx (D) or Rx (U).</w:t>
      </w:r>
    </w:p>
    <w:p w:rsidR="00AE1AAC" w:rsidRDefault="00AE1AAC" w:rsidP="00C476A7"/>
    <w:p w:rsidR="00AE1AAC" w:rsidRDefault="00AE1AAC" w:rsidP="00C476A7"/>
    <w:p w:rsidR="00AE1AAC" w:rsidRPr="004F4239" w:rsidRDefault="00AE1AAC" w:rsidP="00AE1AAC">
      <w:pPr>
        <w:rPr>
          <w:rStyle w:val="Strong"/>
          <w:u w:val="single"/>
        </w:rPr>
      </w:pPr>
      <w:r>
        <w:rPr>
          <w:rStyle w:val="Strong"/>
          <w:u w:val="single"/>
        </w:rPr>
        <w:t>Observation</w:t>
      </w:r>
      <w:r w:rsidR="00C86A6D">
        <w:rPr>
          <w:rStyle w:val="Strong"/>
          <w:u w:val="single"/>
        </w:rPr>
        <w:t xml:space="preserve"> 2</w:t>
      </w:r>
      <w:r w:rsidRPr="004F4239">
        <w:rPr>
          <w:rStyle w:val="Strong"/>
          <w:u w:val="single"/>
        </w:rPr>
        <w:t>:</w:t>
      </w:r>
    </w:p>
    <w:p w:rsidR="00AE1AAC" w:rsidRDefault="00AE1AAC" w:rsidP="00C476A7">
      <w:r>
        <w:rPr>
          <w:rStyle w:val="Strong"/>
        </w:rPr>
        <w:t xml:space="preserve">For </w:t>
      </w:r>
      <w:r w:rsidR="00A3298C">
        <w:rPr>
          <w:rStyle w:val="Strong"/>
        </w:rPr>
        <w:t xml:space="preserve">increased </w:t>
      </w:r>
      <w:r w:rsidR="00691CC8">
        <w:rPr>
          <w:rStyle w:val="Strong"/>
        </w:rPr>
        <w:t>benefit</w:t>
      </w:r>
      <w:r w:rsidR="00A3298C">
        <w:rPr>
          <w:rStyle w:val="Strong"/>
        </w:rPr>
        <w:t xml:space="preserve"> of the</w:t>
      </w:r>
      <w:r>
        <w:rPr>
          <w:rStyle w:val="Strong"/>
        </w:rPr>
        <w:t xml:space="preserve"> use of guard symbols inserted by a parent node in presence of transitions between the MT and the MU at the child node, it is </w:t>
      </w:r>
      <w:r w:rsidR="00691CC8">
        <w:rPr>
          <w:rStyle w:val="Strong"/>
        </w:rPr>
        <w:t>necessary</w:t>
      </w:r>
      <w:r w:rsidRPr="006A6664">
        <w:rPr>
          <w:rStyle w:val="Strong"/>
        </w:rPr>
        <w:t xml:space="preserve"> that both </w:t>
      </w:r>
      <w:r>
        <w:rPr>
          <w:rStyle w:val="Strong"/>
        </w:rPr>
        <w:t>parent and child nodes</w:t>
      </w:r>
      <w:r w:rsidRPr="006A6664">
        <w:rPr>
          <w:rStyle w:val="Strong"/>
        </w:rPr>
        <w:t xml:space="preserve"> have the same view on </w:t>
      </w:r>
      <w:r>
        <w:rPr>
          <w:rStyle w:val="Strong"/>
        </w:rPr>
        <w:t xml:space="preserve">the </w:t>
      </w:r>
      <w:r w:rsidRPr="00A3298C">
        <w:rPr>
          <w:rStyle w:val="Strong"/>
          <w:u w:val="single"/>
        </w:rPr>
        <w:t>type</w:t>
      </w:r>
      <w:r>
        <w:rPr>
          <w:rStyle w:val="Strong"/>
        </w:rPr>
        <w:t xml:space="preserve"> of</w:t>
      </w:r>
      <w:r w:rsidRPr="006A6664">
        <w:rPr>
          <w:rStyle w:val="Strong"/>
        </w:rPr>
        <w:t xml:space="preserve"> the MT to DU or DU to MT transitions</w:t>
      </w:r>
      <w:r w:rsidR="00691CC8">
        <w:rPr>
          <w:rStyle w:val="Strong"/>
        </w:rPr>
        <w:t xml:space="preserve"> if the number of provided guard symbols is different for each transition type</w:t>
      </w:r>
      <w:r>
        <w:rPr>
          <w:rStyle w:val="Strong"/>
        </w:rPr>
        <w:t>.</w:t>
      </w:r>
    </w:p>
    <w:p w:rsidR="0011202B" w:rsidRDefault="00C86A6D" w:rsidP="00C476A7">
      <w:r>
        <w:t xml:space="preserve">In </w:t>
      </w:r>
      <w:r w:rsidR="002B1728">
        <w:t>general,</w:t>
      </w:r>
      <w:r>
        <w:t xml:space="preserve"> </w:t>
      </w:r>
      <w:r w:rsidR="0088470A">
        <w:t xml:space="preserve">the occurrence of </w:t>
      </w:r>
      <w:r w:rsidR="0011202B">
        <w:t xml:space="preserve">a MT to DU transition (or vice versa) </w:t>
      </w:r>
      <w:r>
        <w:t xml:space="preserve">also </w:t>
      </w:r>
      <w:r w:rsidR="0088470A">
        <w:t>depends on the nodes dynamic decisions and cannot be uniquely determined based on the semi-static resource configuration. As an example, when the identified cell specific signals/channels allocation overlaps a NA resource, the node is granted an exception and it has the ability (but not the obligation) to use the resource.</w:t>
      </w:r>
    </w:p>
    <w:p w:rsidR="006D1B64" w:rsidRDefault="006D1B64" w:rsidP="00C476A7">
      <w:r>
        <w:t xml:space="preserve">In </w:t>
      </w:r>
      <w:r w:rsidR="00255134">
        <w:t>general,</w:t>
      </w:r>
      <w:r>
        <w:t xml:space="preserve"> the common information available at both the parent and child nodes is:</w:t>
      </w:r>
    </w:p>
    <w:p w:rsidR="006D1B64" w:rsidRDefault="006D1B64" w:rsidP="0011202B">
      <w:pPr>
        <w:pStyle w:val="ListParagraph"/>
        <w:numPr>
          <w:ilvl w:val="0"/>
          <w:numId w:val="16"/>
        </w:numPr>
      </w:pPr>
      <w:r>
        <w:t xml:space="preserve">Child MT </w:t>
      </w:r>
      <w:r w:rsidR="005E3769">
        <w:t>slot</w:t>
      </w:r>
      <w:r>
        <w:t xml:space="preserve"> configuration (including </w:t>
      </w:r>
      <w:r w:rsidR="00735296">
        <w:t>TDDConfigCommon, TDDConfigDedicated, dynamic SFI) and scheduling information</w:t>
      </w:r>
    </w:p>
    <w:p w:rsidR="00735296" w:rsidRDefault="00735296" w:rsidP="0011202B">
      <w:pPr>
        <w:pStyle w:val="ListParagraph"/>
        <w:numPr>
          <w:ilvl w:val="0"/>
          <w:numId w:val="16"/>
        </w:numPr>
      </w:pPr>
      <w:r>
        <w:t>Child DU resource configuration</w:t>
      </w:r>
    </w:p>
    <w:p w:rsidR="00944145" w:rsidRDefault="00944145" w:rsidP="0011202B">
      <w:pPr>
        <w:pStyle w:val="ListParagraph"/>
        <w:numPr>
          <w:ilvl w:val="0"/>
          <w:numId w:val="16"/>
        </w:numPr>
      </w:pPr>
      <w:r>
        <w:t>Child DU allocation of selected cell specific signals/channels</w:t>
      </w:r>
    </w:p>
    <w:p w:rsidR="00237B7F" w:rsidRDefault="00237B7F" w:rsidP="0011202B">
      <w:pPr>
        <w:pStyle w:val="ListParagraph"/>
        <w:numPr>
          <w:ilvl w:val="0"/>
          <w:numId w:val="16"/>
        </w:numPr>
      </w:pPr>
      <w:r>
        <w:t>Explicit release of S resources</w:t>
      </w:r>
    </w:p>
    <w:p w:rsidR="0088470A" w:rsidRDefault="004B085E" w:rsidP="00C476A7">
      <w:bookmarkStart w:id="2" w:name="_Hlk32594829"/>
      <w:r>
        <w:t>Determination of MT to DU transitions (and vice versa) and their type in the context of guard symbols applicability needs to be based on such common information</w:t>
      </w:r>
      <w:bookmarkEnd w:id="2"/>
      <w:r>
        <w:t>. Additionally, rules/assumptions need to be defined to cover the aspects that cannot be inferred from such common information.</w:t>
      </w:r>
    </w:p>
    <w:p w:rsidR="005666E5" w:rsidRPr="004F4239" w:rsidRDefault="005666E5" w:rsidP="005666E5">
      <w:pPr>
        <w:rPr>
          <w:rStyle w:val="Strong"/>
          <w:u w:val="single"/>
        </w:rPr>
      </w:pPr>
      <w:r>
        <w:rPr>
          <w:rStyle w:val="Strong"/>
          <w:u w:val="single"/>
        </w:rPr>
        <w:t>Observation</w:t>
      </w:r>
      <w:r w:rsidR="00C86A6D">
        <w:rPr>
          <w:rStyle w:val="Strong"/>
          <w:u w:val="single"/>
        </w:rPr>
        <w:t xml:space="preserve"> 3</w:t>
      </w:r>
      <w:r w:rsidRPr="004F4239">
        <w:rPr>
          <w:rStyle w:val="Strong"/>
          <w:u w:val="single"/>
        </w:rPr>
        <w:t>:</w:t>
      </w:r>
    </w:p>
    <w:p w:rsidR="005666E5" w:rsidRDefault="00C86A6D" w:rsidP="005666E5">
      <w:r>
        <w:rPr>
          <w:rStyle w:val="Strong"/>
        </w:rPr>
        <w:t>D</w:t>
      </w:r>
      <w:r w:rsidR="005666E5" w:rsidRPr="005666E5">
        <w:rPr>
          <w:rStyle w:val="Strong"/>
        </w:rPr>
        <w:t>etermination of MT to DU transitions (and vice versa) and their type in the context of guard symbols applicability needs to be based on common information</w:t>
      </w:r>
      <w:r w:rsidR="005666E5">
        <w:rPr>
          <w:rStyle w:val="Strong"/>
        </w:rPr>
        <w:t xml:space="preserve"> available at both </w:t>
      </w:r>
      <w:r>
        <w:rPr>
          <w:rStyle w:val="Strong"/>
        </w:rPr>
        <w:t>the parent and child nodes.</w:t>
      </w:r>
    </w:p>
    <w:p w:rsidR="005666E5" w:rsidRDefault="005666E5" w:rsidP="00C476A7"/>
    <w:p w:rsidR="00DC100C" w:rsidRPr="001050AE" w:rsidRDefault="00DC100C" w:rsidP="00EB0575">
      <w:pPr>
        <w:pStyle w:val="Heading5"/>
      </w:pPr>
      <w:r w:rsidRPr="001050AE">
        <w:t>Identification of a MT to DU transition</w:t>
      </w:r>
      <w:r w:rsidR="00682FB5">
        <w:t xml:space="preserve"> (and vice versa)</w:t>
      </w:r>
    </w:p>
    <w:p w:rsidR="00942593" w:rsidRDefault="00942593" w:rsidP="00C476A7">
      <w:r>
        <w:t xml:space="preserve">This </w:t>
      </w:r>
      <w:r w:rsidR="001050AE">
        <w:t xml:space="preserve">section </w:t>
      </w:r>
      <w:r>
        <w:t xml:space="preserve">addresses the identification of the situations in which a MT to DU transition </w:t>
      </w:r>
      <w:r w:rsidR="00F51896">
        <w:t xml:space="preserve">(or vice versa) </w:t>
      </w:r>
      <w:r>
        <w:t>can occur and for which</w:t>
      </w:r>
      <w:r w:rsidR="00F51896">
        <w:t>, if it actually occurs,</w:t>
      </w:r>
      <w:r>
        <w:t xml:space="preserve"> the applicable guard symbols will be inserted by the parent node.</w:t>
      </w:r>
    </w:p>
    <w:p w:rsidR="004B3650" w:rsidRDefault="004B3650" w:rsidP="00C476A7">
      <w:r>
        <w:t xml:space="preserve">To </w:t>
      </w:r>
      <w:r w:rsidR="008F7E90">
        <w:t xml:space="preserve">enhance readability the following </w:t>
      </w:r>
      <w:r w:rsidR="00255134">
        <w:t>definitions</w:t>
      </w:r>
      <w:r w:rsidR="008F7E90">
        <w:t xml:space="preserve"> are </w:t>
      </w:r>
      <w:r w:rsidR="00255134">
        <w:t>introduced,</w:t>
      </w:r>
      <w:r w:rsidR="008F7E90">
        <w:t xml:space="preserve"> and the corresponding terms used henceforth</w:t>
      </w:r>
      <w:r>
        <w:t>:</w:t>
      </w:r>
    </w:p>
    <w:p w:rsidR="004B3650" w:rsidRDefault="004B3650" w:rsidP="004B3650">
      <w:pPr>
        <w:pStyle w:val="ListParagraph"/>
        <w:numPr>
          <w:ilvl w:val="0"/>
          <w:numId w:val="21"/>
        </w:numPr>
      </w:pPr>
      <w:r w:rsidRPr="004B3650">
        <w:rPr>
          <w:u w:val="single"/>
        </w:rPr>
        <w:t>S-NIA</w:t>
      </w:r>
      <w:r>
        <w:t xml:space="preserve">: soft resource not </w:t>
      </w:r>
      <w:r w:rsidR="008F7E90">
        <w:t xml:space="preserve">explicitly </w:t>
      </w:r>
      <w:r>
        <w:t>indicated available by the parent</w:t>
      </w:r>
      <w:r w:rsidR="008F7E90">
        <w:t xml:space="preserve"> via DCI format 2_5</w:t>
      </w:r>
      <w:r>
        <w:t>.</w:t>
      </w:r>
    </w:p>
    <w:p w:rsidR="004B3650" w:rsidRDefault="004B3650" w:rsidP="004B3650">
      <w:pPr>
        <w:pStyle w:val="ListParagraph"/>
        <w:numPr>
          <w:ilvl w:val="0"/>
          <w:numId w:val="21"/>
        </w:numPr>
      </w:pPr>
      <w:r w:rsidRPr="004B3650">
        <w:rPr>
          <w:u w:val="single"/>
        </w:rPr>
        <w:t>S-IA</w:t>
      </w:r>
      <w:r>
        <w:t xml:space="preserve">: soft resource </w:t>
      </w:r>
      <w:r w:rsidR="008F7E90">
        <w:t xml:space="preserve">explicitly </w:t>
      </w:r>
      <w:r>
        <w:t>indicated available by the parent</w:t>
      </w:r>
      <w:r w:rsidR="008F7E90">
        <w:t xml:space="preserve"> via DCI format 2_5</w:t>
      </w:r>
      <w:r>
        <w:t>.</w:t>
      </w:r>
    </w:p>
    <w:p w:rsidR="004B3650" w:rsidRDefault="004B3650" w:rsidP="004B3650">
      <w:pPr>
        <w:pStyle w:val="ListParagraph"/>
        <w:numPr>
          <w:ilvl w:val="0"/>
          <w:numId w:val="21"/>
        </w:numPr>
      </w:pPr>
      <w:r w:rsidRPr="004B3650">
        <w:rPr>
          <w:u w:val="single"/>
        </w:rPr>
        <w:t>NA-exempt channels</w:t>
      </w:r>
      <w:r>
        <w:t>: the cell specific signals/channels a node is allowed to transmit o receive (as applicable) even during NA or S-NIA resources.</w:t>
      </w:r>
    </w:p>
    <w:p w:rsidR="00C70152" w:rsidRDefault="00DC100C" w:rsidP="00C70152">
      <w:r>
        <w:t xml:space="preserve">A MT to DU transition </w:t>
      </w:r>
      <w:r w:rsidR="00F51896">
        <w:t xml:space="preserve">may </w:t>
      </w:r>
      <w:r>
        <w:t>occur when in the child DU configuration there is a transition from NA</w:t>
      </w:r>
      <w:r w:rsidR="00237B7F">
        <w:t xml:space="preserve"> or S</w:t>
      </w:r>
      <w:r w:rsidR="00C14192">
        <w:t>-</w:t>
      </w:r>
      <w:r w:rsidR="00237B7F">
        <w:t>NIA</w:t>
      </w:r>
      <w:r>
        <w:t xml:space="preserve"> to H</w:t>
      </w:r>
      <w:r w:rsidR="00C14192">
        <w:t xml:space="preserve"> or S-IA</w:t>
      </w:r>
      <w:r w:rsidR="00942593">
        <w:t>.</w:t>
      </w:r>
    </w:p>
    <w:p w:rsidR="00DC100C" w:rsidRDefault="00C70152" w:rsidP="00C70152">
      <w:r>
        <w:t xml:space="preserve">It should be noted that </w:t>
      </w:r>
      <w:r w:rsidR="00942593">
        <w:t xml:space="preserve">It is not 100% guaranteed that an actual MT to DU transition will occur in </w:t>
      </w:r>
      <w:r w:rsidR="00255134">
        <w:t>practice</w:t>
      </w:r>
      <w:r w:rsidR="00942593">
        <w:t xml:space="preserve">– the child node may use the NA resource for the </w:t>
      </w:r>
      <w:r w:rsidR="004B3650">
        <w:t>NA-exempt</w:t>
      </w:r>
      <w:r w:rsidR="00942593">
        <w:t xml:space="preserve"> channels</w:t>
      </w:r>
      <w:r w:rsidR="00F51896">
        <w:t xml:space="preserve"> and ignore the required MT duties</w:t>
      </w:r>
      <w:r w:rsidR="00215133">
        <w:t>, or the parent may not communicate with the MT during the NA portion of the child DU</w:t>
      </w:r>
      <w:r w:rsidR="00942593">
        <w:t xml:space="preserve"> – but if the parent node uses the upstream link during the NA </w:t>
      </w:r>
      <w:r>
        <w:t xml:space="preserve">or S-NIA </w:t>
      </w:r>
      <w:r w:rsidR="00942593">
        <w:t>resource, then it would insert the guard symbols it had advertised as provided guard symbols.</w:t>
      </w:r>
    </w:p>
    <w:p w:rsidR="00C70152" w:rsidRDefault="001050AE" w:rsidP="00C70152">
      <w:r>
        <w:t xml:space="preserve">A DU to MT transition may occur when </w:t>
      </w:r>
      <w:r w:rsidR="00C70152">
        <w:t xml:space="preserve">in </w:t>
      </w:r>
      <w:r>
        <w:t>the child DU configuration there is a transition from H or S-IA to NA or S-NIA.</w:t>
      </w:r>
    </w:p>
    <w:p w:rsidR="001050AE" w:rsidRDefault="00C70152" w:rsidP="00C70152">
      <w:r>
        <w:t xml:space="preserve">It should be noted that </w:t>
      </w:r>
      <w:r w:rsidR="001050AE">
        <w:t xml:space="preserve">it is not 100% guaranteed that an actual DU to MT transition will occur in </w:t>
      </w:r>
      <w:r w:rsidR="00255134">
        <w:t>practice</w:t>
      </w:r>
      <w:r w:rsidR="001050AE">
        <w:t xml:space="preserve">– the child node may use the NA resource for the </w:t>
      </w:r>
      <w:r w:rsidR="004B3650">
        <w:t>NA-exempt</w:t>
      </w:r>
      <w:r w:rsidR="001050AE">
        <w:t xml:space="preserve"> channels and ignore the required MT duties</w:t>
      </w:r>
      <w:r w:rsidR="00215133">
        <w:t>, or the parent may not communicate with the MT during the NA portion of the child DU</w:t>
      </w:r>
      <w:r w:rsidR="001050AE">
        <w:t xml:space="preserve"> – but if the parent node uses the upstream link during the NA</w:t>
      </w:r>
      <w:r>
        <w:t xml:space="preserve"> or S-NIA</w:t>
      </w:r>
      <w:r w:rsidR="001050AE">
        <w:t xml:space="preserve"> resource, then it would insert the guard symbols it had advertised as provided guard symbols.</w:t>
      </w:r>
    </w:p>
    <w:p w:rsidR="00C70152" w:rsidRDefault="00C70152" w:rsidP="00C70152">
      <w:r>
        <w:t xml:space="preserve">These transitions are illustrated in </w:t>
      </w:r>
      <w:r>
        <w:fldChar w:fldCharType="begin"/>
      </w:r>
      <w:r>
        <w:instrText xml:space="preserve"> REF _Ref32429602 \h </w:instrText>
      </w:r>
      <w:r>
        <w:fldChar w:fldCharType="separate"/>
      </w:r>
      <w:r>
        <w:t xml:space="preserve">Figure </w:t>
      </w:r>
      <w:r>
        <w:rPr>
          <w:noProof/>
        </w:rPr>
        <w:t>1</w:t>
      </w:r>
      <w:r>
        <w:fldChar w:fldCharType="end"/>
      </w:r>
      <w:r>
        <w:t>.</w:t>
      </w:r>
    </w:p>
    <w:p w:rsidR="0011202B" w:rsidRDefault="00DB48E5" w:rsidP="00AA1F6B">
      <w:pPr>
        <w:keepNext/>
      </w:pPr>
      <w:r>
        <w:object w:dxaOrig="8751"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243pt" o:ole="">
            <v:imagedata r:id="rId8" o:title=""/>
          </v:shape>
          <o:OLEObject Type="Embed" ProgID="Visio.Drawing.15" ShapeID="_x0000_i1025" DrawAspect="Content" ObjectID="_1651078731" r:id="rId9"/>
        </w:object>
      </w:r>
    </w:p>
    <w:p w:rsidR="00682FB5" w:rsidRDefault="00682FB5" w:rsidP="00682FB5">
      <w:pPr>
        <w:pStyle w:val="Caption"/>
        <w:jc w:val="center"/>
      </w:pPr>
      <w:bookmarkStart w:id="3" w:name="_Ref32429602"/>
      <w:r>
        <w:t xml:space="preserve">Figure </w:t>
      </w:r>
      <w:r>
        <w:fldChar w:fldCharType="begin"/>
      </w:r>
      <w:r>
        <w:instrText xml:space="preserve"> SEQ Figure \* ARABIC </w:instrText>
      </w:r>
      <w:r>
        <w:fldChar w:fldCharType="separate"/>
      </w:r>
      <w:r w:rsidR="00E04996">
        <w:rPr>
          <w:noProof/>
        </w:rPr>
        <w:t>1</w:t>
      </w:r>
      <w:r>
        <w:fldChar w:fldCharType="end"/>
      </w:r>
      <w:bookmarkEnd w:id="3"/>
      <w:r>
        <w:t xml:space="preserve"> – MT to DU and DU to MT transitions</w:t>
      </w:r>
    </w:p>
    <w:p w:rsidR="005A6C5B" w:rsidRDefault="00944145" w:rsidP="00682FB5">
      <w:r>
        <w:t xml:space="preserve">Due to the </w:t>
      </w:r>
      <w:r w:rsidR="004B3650">
        <w:t>NA-exempt</w:t>
      </w:r>
      <w:r>
        <w:t xml:space="preserve"> channels, there are additional scenarios in which MT to DU and DU to MT transitions can occur.</w:t>
      </w:r>
      <w:r w:rsidR="00E04996">
        <w:t xml:space="preserve"> These scenarios are illustrated in </w:t>
      </w:r>
      <w:r w:rsidR="00667D51">
        <w:fldChar w:fldCharType="begin"/>
      </w:r>
      <w:r w:rsidR="00667D51">
        <w:instrText xml:space="preserve"> REF _Ref32497679 \h </w:instrText>
      </w:r>
      <w:r w:rsidR="00667D51">
        <w:fldChar w:fldCharType="separate"/>
      </w:r>
      <w:r w:rsidR="00667D51">
        <w:t xml:space="preserve">Figure </w:t>
      </w:r>
      <w:r w:rsidR="00667D51">
        <w:rPr>
          <w:noProof/>
        </w:rPr>
        <w:t>2</w:t>
      </w:r>
      <w:r w:rsidR="00667D51">
        <w:fldChar w:fldCharType="end"/>
      </w:r>
      <w:r w:rsidR="00667D51">
        <w:t xml:space="preserve"> and </w:t>
      </w:r>
      <w:r w:rsidR="00667D51">
        <w:fldChar w:fldCharType="begin"/>
      </w:r>
      <w:r w:rsidR="00667D51">
        <w:instrText xml:space="preserve"> REF _Ref32437304 \h </w:instrText>
      </w:r>
      <w:r w:rsidR="00667D51">
        <w:fldChar w:fldCharType="separate"/>
      </w:r>
      <w:r w:rsidR="00667D51">
        <w:t xml:space="preserve">Figure </w:t>
      </w:r>
      <w:r w:rsidR="00667D51">
        <w:rPr>
          <w:noProof/>
        </w:rPr>
        <w:t>3</w:t>
      </w:r>
      <w:r w:rsidR="00667D51">
        <w:fldChar w:fldCharType="end"/>
      </w:r>
      <w:r w:rsidR="00667D51">
        <w:t>.</w:t>
      </w:r>
    </w:p>
    <w:p w:rsidR="00944145" w:rsidRDefault="00667D51" w:rsidP="00682FB5">
      <w:r>
        <w:t xml:space="preserve">The potential transitions in </w:t>
      </w:r>
      <w:r>
        <w:fldChar w:fldCharType="begin"/>
      </w:r>
      <w:r>
        <w:instrText xml:space="preserve"> REF _Ref32497679 \h </w:instrText>
      </w:r>
      <w:r>
        <w:fldChar w:fldCharType="separate"/>
      </w:r>
      <w:r>
        <w:t xml:space="preserve">Figure </w:t>
      </w:r>
      <w:r>
        <w:rPr>
          <w:noProof/>
        </w:rPr>
        <w:t>2</w:t>
      </w:r>
      <w:r>
        <w:fldChar w:fldCharType="end"/>
      </w:r>
      <w:r>
        <w:t xml:space="preserve"> can be uniquely identified by both the parent and the child since the parent can be made aware of the allocation of the </w:t>
      </w:r>
      <w:r w:rsidR="004B3650">
        <w:t>NA-exempt</w:t>
      </w:r>
      <w:r>
        <w:t xml:space="preserve"> channels</w:t>
      </w:r>
      <w:r w:rsidR="00E67373">
        <w:t xml:space="preserve"> for the child DU.</w:t>
      </w:r>
      <w:r w:rsidR="00B71019">
        <w:t xml:space="preserve"> In fact if the child DU NA resources corresponding to the allocation of the </w:t>
      </w:r>
      <w:r w:rsidR="004B3650">
        <w:t xml:space="preserve">NA-exempt </w:t>
      </w:r>
      <w:r w:rsidR="00B71019">
        <w:t xml:space="preserve">channels are viewed as H resources (as allowed by the </w:t>
      </w:r>
      <w:r w:rsidR="007E010C">
        <w:t xml:space="preserve">definition of NA-exempt </w:t>
      </w:r>
      <w:r w:rsidR="00B71019">
        <w:t xml:space="preserve">channels), the picture in </w:t>
      </w:r>
      <w:r w:rsidR="00B71019">
        <w:fldChar w:fldCharType="begin"/>
      </w:r>
      <w:r w:rsidR="00B71019">
        <w:instrText xml:space="preserve"> REF _Ref32497679 \h </w:instrText>
      </w:r>
      <w:r w:rsidR="00B71019">
        <w:fldChar w:fldCharType="separate"/>
      </w:r>
      <w:r w:rsidR="00B71019">
        <w:t xml:space="preserve">Figure </w:t>
      </w:r>
      <w:r w:rsidR="00B71019">
        <w:rPr>
          <w:noProof/>
        </w:rPr>
        <w:t>2</w:t>
      </w:r>
      <w:r w:rsidR="00B71019">
        <w:fldChar w:fldCharType="end"/>
      </w:r>
      <w:r w:rsidR="00B71019">
        <w:t xml:space="preserve"> becomes equivalent to the one in </w:t>
      </w:r>
      <w:r w:rsidR="00B71019">
        <w:fldChar w:fldCharType="begin"/>
      </w:r>
      <w:r w:rsidR="00B71019">
        <w:instrText xml:space="preserve"> REF _Ref32429602 \h </w:instrText>
      </w:r>
      <w:r w:rsidR="00B71019">
        <w:fldChar w:fldCharType="separate"/>
      </w:r>
      <w:r w:rsidR="00B71019">
        <w:t xml:space="preserve">Figure </w:t>
      </w:r>
      <w:r w:rsidR="00B71019">
        <w:rPr>
          <w:noProof/>
        </w:rPr>
        <w:t>1</w:t>
      </w:r>
      <w:r w:rsidR="00B71019">
        <w:fldChar w:fldCharType="end"/>
      </w:r>
      <w:r w:rsidR="00B71019">
        <w:t>.</w:t>
      </w:r>
    </w:p>
    <w:p w:rsidR="004A239B" w:rsidRDefault="004A239B" w:rsidP="00682FB5"/>
    <w:p w:rsidR="00944145" w:rsidRDefault="00AA1F6B" w:rsidP="00682FB5">
      <w:r>
        <w:object w:dxaOrig="8751" w:dyaOrig="4941">
          <v:shape id="_x0000_i1026" type="#_x0000_t75" style="width:437.5pt;height:247pt" o:ole="">
            <v:imagedata r:id="rId10" o:title=""/>
          </v:shape>
          <o:OLEObject Type="Embed" ProgID="Visio.Drawing.15" ShapeID="_x0000_i1026" DrawAspect="Content" ObjectID="_1651078732" r:id="rId11"/>
        </w:object>
      </w:r>
    </w:p>
    <w:p w:rsidR="00E04996" w:rsidRDefault="00E04996" w:rsidP="00E04996">
      <w:pPr>
        <w:pStyle w:val="Caption"/>
        <w:jc w:val="center"/>
      </w:pPr>
      <w:bookmarkStart w:id="4" w:name="_Ref32497679"/>
      <w:r>
        <w:t xml:space="preserve">Figure </w:t>
      </w:r>
      <w:r>
        <w:fldChar w:fldCharType="begin"/>
      </w:r>
      <w:r>
        <w:instrText xml:space="preserve"> SEQ Figure \* ARABIC </w:instrText>
      </w:r>
      <w:r>
        <w:fldChar w:fldCharType="separate"/>
      </w:r>
      <w:r>
        <w:rPr>
          <w:noProof/>
        </w:rPr>
        <w:t>2</w:t>
      </w:r>
      <w:r>
        <w:fldChar w:fldCharType="end"/>
      </w:r>
      <w:bookmarkEnd w:id="4"/>
      <w:r>
        <w:t xml:space="preserve"> – Additional MT to DU and DU to MT transitions related to </w:t>
      </w:r>
      <w:r w:rsidR="00773BE3">
        <w:t xml:space="preserve">NA-exempt </w:t>
      </w:r>
      <w:r>
        <w:t>channels</w:t>
      </w:r>
    </w:p>
    <w:p w:rsidR="00311061" w:rsidRDefault="005A6C5B" w:rsidP="00311061">
      <w:r>
        <w:t>The potential</w:t>
      </w:r>
      <w:r w:rsidR="00311061">
        <w:t xml:space="preserve"> transitions </w:t>
      </w:r>
      <w:r>
        <w:t xml:space="preserve">in </w:t>
      </w:r>
      <w:r>
        <w:fldChar w:fldCharType="begin"/>
      </w:r>
      <w:r>
        <w:instrText xml:space="preserve"> REF _Ref32437304 \h </w:instrText>
      </w:r>
      <w:r>
        <w:fldChar w:fldCharType="separate"/>
      </w:r>
      <w:r>
        <w:t xml:space="preserve">Figure </w:t>
      </w:r>
      <w:r>
        <w:rPr>
          <w:noProof/>
        </w:rPr>
        <w:t>3</w:t>
      </w:r>
      <w:r>
        <w:fldChar w:fldCharType="end"/>
      </w:r>
      <w:r>
        <w:t xml:space="preserve"> </w:t>
      </w:r>
      <w:r w:rsidR="00311061">
        <w:t xml:space="preserve">could </w:t>
      </w:r>
      <w:r>
        <w:t xml:space="preserve">also </w:t>
      </w:r>
      <w:r w:rsidR="00311061">
        <w:t>be uniquely identified by both nodes and hence could qualify for applicability of the guard symbols. However, since such</w:t>
      </w:r>
      <w:r w:rsidR="004B3650">
        <w:t xml:space="preserve"> NA-exempt</w:t>
      </w:r>
      <w:r w:rsidR="00311061">
        <w:t xml:space="preserve"> channels have a </w:t>
      </w:r>
      <w:r w:rsidR="00255134">
        <w:t>well-defined</w:t>
      </w:r>
      <w:r w:rsidR="00311061">
        <w:t xml:space="preserve"> structure which may conflict with the number of guard symbols to be inserted, it is recommended that the </w:t>
      </w:r>
      <w:r w:rsidR="004B3650">
        <w:t xml:space="preserve">NA-exempt </w:t>
      </w:r>
      <w:r w:rsidR="00311061">
        <w:t>channels take priority over the guard symbols insertion by the parent node</w:t>
      </w:r>
      <w:r>
        <w:t xml:space="preserve"> and hence for such cases the parent node will not be required to insert guard symbols.</w:t>
      </w:r>
      <w:r w:rsidR="00A86A9F">
        <w:t xml:space="preserve"> </w:t>
      </w:r>
      <w:r w:rsidR="005B2CF7">
        <w:t>Therefore,</w:t>
      </w:r>
      <w:r w:rsidR="00A86A9F" w:rsidRPr="005B2CF7">
        <w:t xml:space="preserve"> the transitions illustrated in </w:t>
      </w:r>
      <w:r w:rsidR="00A86A9F" w:rsidRPr="005B2CF7">
        <w:fldChar w:fldCharType="begin"/>
      </w:r>
      <w:r w:rsidR="00A86A9F" w:rsidRPr="005B2CF7">
        <w:instrText xml:space="preserve"> REF _Ref32437304 \h </w:instrText>
      </w:r>
      <w:r w:rsidR="00AF543F" w:rsidRPr="005B2CF7">
        <w:instrText xml:space="preserve"> \* MERGEFORMAT </w:instrText>
      </w:r>
      <w:r w:rsidR="00A86A9F" w:rsidRPr="005B2CF7">
        <w:fldChar w:fldCharType="separate"/>
      </w:r>
      <w:r w:rsidR="00A86A9F" w:rsidRPr="005B2CF7">
        <w:t xml:space="preserve">Figure </w:t>
      </w:r>
      <w:r w:rsidR="00A86A9F" w:rsidRPr="005B2CF7">
        <w:rPr>
          <w:noProof/>
        </w:rPr>
        <w:t>3</w:t>
      </w:r>
      <w:r w:rsidR="00A86A9F" w:rsidRPr="005B2CF7">
        <w:fldChar w:fldCharType="end"/>
      </w:r>
      <w:r w:rsidR="00A86A9F" w:rsidRPr="005B2CF7">
        <w:t xml:space="preserve"> are proposed to not qualify for insertion of guard </w:t>
      </w:r>
      <w:r w:rsidR="00A86A9F" w:rsidRPr="005B2CF7">
        <w:lastRenderedPageBreak/>
        <w:t>symbols by the parent node.</w:t>
      </w:r>
      <w:r w:rsidR="005B2CF7">
        <w:t xml:space="preserve"> In these </w:t>
      </w:r>
      <w:r w:rsidR="002B1728">
        <w:t>cases,</w:t>
      </w:r>
      <w:r w:rsidR="005B2CF7">
        <w:t xml:space="preserve"> overlapping symbols at the edge of the transition will be managed by the implementation as in the case of slot level conflicts (e.g. resources are H for the parent DU as well as for the child DU during the same slot).</w:t>
      </w:r>
    </w:p>
    <w:p w:rsidR="00DB57D5" w:rsidRDefault="00AA1F6B" w:rsidP="009D3347">
      <w:pPr>
        <w:keepNext/>
      </w:pPr>
      <w:r>
        <w:object w:dxaOrig="8751" w:dyaOrig="4851">
          <v:shape id="_x0000_i1027" type="#_x0000_t75" style="width:437.5pt;height:243pt" o:ole="">
            <v:imagedata r:id="rId12" o:title=""/>
          </v:shape>
          <o:OLEObject Type="Embed" ProgID="Visio.Drawing.15" ShapeID="_x0000_i1027" DrawAspect="Content" ObjectID="_1651078733" r:id="rId13"/>
        </w:object>
      </w:r>
    </w:p>
    <w:p w:rsidR="009D3347" w:rsidRDefault="00AA1F6B" w:rsidP="00682FB5">
      <w:r>
        <w:object w:dxaOrig="8751" w:dyaOrig="4891">
          <v:shape id="_x0000_i1028" type="#_x0000_t75" style="width:437.5pt;height:244.5pt" o:ole="">
            <v:imagedata r:id="rId14" o:title=""/>
          </v:shape>
          <o:OLEObject Type="Embed" ProgID="Visio.Drawing.15" ShapeID="_x0000_i1028" DrawAspect="Content" ObjectID="_1651078734" r:id="rId15"/>
        </w:object>
      </w:r>
    </w:p>
    <w:p w:rsidR="00944145" w:rsidRDefault="00944145" w:rsidP="00682FB5"/>
    <w:p w:rsidR="00DB57D5" w:rsidRDefault="00DB48E5" w:rsidP="00DB48E5">
      <w:pPr>
        <w:pStyle w:val="Caption"/>
        <w:jc w:val="center"/>
      </w:pPr>
      <w:bookmarkStart w:id="5" w:name="_Ref32437304"/>
      <w:r>
        <w:t xml:space="preserve">Figure </w:t>
      </w:r>
      <w:r>
        <w:fldChar w:fldCharType="begin"/>
      </w:r>
      <w:r>
        <w:instrText xml:space="preserve"> SEQ Figure \* ARABIC </w:instrText>
      </w:r>
      <w:r>
        <w:fldChar w:fldCharType="separate"/>
      </w:r>
      <w:r w:rsidR="00E04996">
        <w:rPr>
          <w:noProof/>
        </w:rPr>
        <w:t>3</w:t>
      </w:r>
      <w:r>
        <w:fldChar w:fldCharType="end"/>
      </w:r>
      <w:bookmarkEnd w:id="5"/>
      <w:r>
        <w:t xml:space="preserve"> – </w:t>
      </w:r>
      <w:r w:rsidR="004B21D8">
        <w:t xml:space="preserve">More MT to DU and DU to MT transitions related to </w:t>
      </w:r>
      <w:r w:rsidR="00773BE3">
        <w:t xml:space="preserve">NA-exempt </w:t>
      </w:r>
      <w:r w:rsidR="004B21D8">
        <w:t>channels</w:t>
      </w:r>
    </w:p>
    <w:p w:rsidR="00DB57D5" w:rsidRDefault="00DB57D5" w:rsidP="00682FB5"/>
    <w:p w:rsidR="00AF543F" w:rsidRDefault="00AF543F" w:rsidP="00682FB5">
      <w:r w:rsidRPr="005B2CF7">
        <w:t xml:space="preserve">It is observed that determining the MT to DU transitions based on the dynamic scheduling information of the MT may not yield sufficient time for the IAB-node to schedule operation of its DU. </w:t>
      </w:r>
      <w:r w:rsidR="002B1728">
        <w:t>Hence</w:t>
      </w:r>
      <w:r w:rsidRPr="005B2CF7">
        <w:t xml:space="preserve"> it is proposed to identify MT</w:t>
      </w:r>
      <w:r w:rsidRPr="005B2CF7">
        <w:sym w:font="Wingdings" w:char="F0DF"/>
      </w:r>
      <w:r w:rsidRPr="005B2CF7">
        <w:sym w:font="Wingdings" w:char="F0E0"/>
      </w:r>
      <w:r w:rsidRPr="005B2CF7">
        <w:t>DU transitions based on the node’s DU configuration, which is also known at the parent node.</w:t>
      </w:r>
    </w:p>
    <w:p w:rsidR="003568AC" w:rsidRPr="004F4239" w:rsidRDefault="003568AC" w:rsidP="00EB0575">
      <w:pPr>
        <w:keepNext/>
        <w:keepLines/>
        <w:widowControl w:val="0"/>
        <w:rPr>
          <w:rStyle w:val="Strong"/>
          <w:u w:val="single"/>
        </w:rPr>
      </w:pPr>
      <w:r w:rsidRPr="004F4239">
        <w:rPr>
          <w:rStyle w:val="Strong"/>
          <w:u w:val="single"/>
        </w:rPr>
        <w:lastRenderedPageBreak/>
        <w:t>Proposal</w:t>
      </w:r>
      <w:r w:rsidR="00C86A6D">
        <w:rPr>
          <w:rStyle w:val="Strong"/>
          <w:u w:val="single"/>
        </w:rPr>
        <w:t xml:space="preserve"> 1</w:t>
      </w:r>
      <w:r w:rsidRPr="004F4239">
        <w:rPr>
          <w:rStyle w:val="Strong"/>
          <w:u w:val="single"/>
        </w:rPr>
        <w:t>:</w:t>
      </w:r>
    </w:p>
    <w:p w:rsidR="003568AC" w:rsidRDefault="003568AC" w:rsidP="00EB0575">
      <w:pPr>
        <w:keepNext/>
        <w:keepLines/>
        <w:widowControl w:val="0"/>
        <w:rPr>
          <w:rStyle w:val="Strong"/>
        </w:rPr>
      </w:pPr>
      <w:r>
        <w:rPr>
          <w:rStyle w:val="Strong"/>
        </w:rPr>
        <w:t xml:space="preserve">Guard symbols are inserted by the parent node according to the advertised </w:t>
      </w:r>
      <w:r w:rsidRPr="005A2ED9">
        <w:rPr>
          <w:rFonts w:eastAsia="SimSun"/>
          <w:b/>
          <w:bCs/>
          <w:i/>
          <w:iCs/>
          <w:lang w:eastAsia="zh-CN"/>
        </w:rPr>
        <w:t>guard-</w:t>
      </w:r>
      <w:r w:rsidR="00255134" w:rsidRPr="005A2ED9">
        <w:rPr>
          <w:rFonts w:eastAsia="SimSun"/>
          <w:b/>
          <w:bCs/>
          <w:i/>
          <w:iCs/>
          <w:lang w:eastAsia="zh-CN"/>
        </w:rPr>
        <w:t>Symbols Provided</w:t>
      </w:r>
      <w:r>
        <w:rPr>
          <w:rStyle w:val="Strong"/>
        </w:rPr>
        <w:t xml:space="preserve"> only when </w:t>
      </w:r>
      <w:r w:rsidR="00EB0575">
        <w:rPr>
          <w:rStyle w:val="Strong"/>
        </w:rPr>
        <w:t xml:space="preserve">all </w:t>
      </w:r>
      <w:r>
        <w:rPr>
          <w:rStyle w:val="Strong"/>
        </w:rPr>
        <w:t>the following conditions are satisfied:</w:t>
      </w:r>
    </w:p>
    <w:p w:rsidR="003568AC" w:rsidRDefault="003568AC" w:rsidP="00EB0575">
      <w:pPr>
        <w:pStyle w:val="ListParagraph"/>
        <w:keepNext/>
        <w:keepLines/>
        <w:widowControl w:val="0"/>
        <w:numPr>
          <w:ilvl w:val="0"/>
          <w:numId w:val="20"/>
        </w:numPr>
        <w:rPr>
          <w:rStyle w:val="Strong"/>
        </w:rPr>
      </w:pPr>
      <w:r>
        <w:rPr>
          <w:rStyle w:val="Strong"/>
        </w:rPr>
        <w:t>there is a candidate MT to DU transition or a candidate DU to MT transition,</w:t>
      </w:r>
    </w:p>
    <w:p w:rsidR="003568AC" w:rsidRDefault="003568AC" w:rsidP="00EB0575">
      <w:pPr>
        <w:pStyle w:val="ListParagraph"/>
        <w:keepNext/>
        <w:keepLines/>
        <w:widowControl w:val="0"/>
        <w:numPr>
          <w:ilvl w:val="0"/>
          <w:numId w:val="20"/>
        </w:numPr>
        <w:rPr>
          <w:rStyle w:val="Strong"/>
        </w:rPr>
      </w:pPr>
      <w:r>
        <w:rPr>
          <w:rStyle w:val="Strong"/>
        </w:rPr>
        <w:t>the MT is scheduled to be active at the edge of such candidate transition</w:t>
      </w:r>
      <w:r w:rsidR="00EB0575">
        <w:rPr>
          <w:rStyle w:val="Strong"/>
        </w:rPr>
        <w:t>,</w:t>
      </w:r>
    </w:p>
    <w:p w:rsidR="003F642D" w:rsidRDefault="003F642D" w:rsidP="00EB0575">
      <w:pPr>
        <w:pStyle w:val="ListParagraph"/>
        <w:keepNext/>
        <w:keepLines/>
        <w:widowControl w:val="0"/>
        <w:numPr>
          <w:ilvl w:val="0"/>
          <w:numId w:val="20"/>
        </w:numPr>
        <w:rPr>
          <w:rStyle w:val="Strong"/>
        </w:rPr>
      </w:pPr>
      <w:r>
        <w:rPr>
          <w:rStyle w:val="Strong"/>
        </w:rPr>
        <w:t>the guard symbols do not overlap with a planned transmission or reception (as applicable) of NA-exempt channels by the</w:t>
      </w:r>
      <w:r w:rsidR="00DE2C70">
        <w:rPr>
          <w:rStyle w:val="Strong"/>
        </w:rPr>
        <w:t xml:space="preserve"> MT</w:t>
      </w:r>
      <w:r w:rsidR="00EB0575">
        <w:rPr>
          <w:rStyle w:val="Strong"/>
        </w:rPr>
        <w:t>.</w:t>
      </w:r>
      <w:r>
        <w:rPr>
          <w:rStyle w:val="Strong"/>
        </w:rPr>
        <w:t xml:space="preserve"> </w:t>
      </w:r>
    </w:p>
    <w:p w:rsidR="003568AC" w:rsidRDefault="003568AC" w:rsidP="00EB0575">
      <w:pPr>
        <w:keepNext/>
        <w:keepLines/>
        <w:widowControl w:val="0"/>
        <w:rPr>
          <w:rStyle w:val="Strong"/>
        </w:rPr>
      </w:pPr>
      <w:r>
        <w:rPr>
          <w:rStyle w:val="Strong"/>
        </w:rPr>
        <w:t>A candidate MT to DU transition occurs when:</w:t>
      </w:r>
    </w:p>
    <w:p w:rsidR="003568AC" w:rsidRDefault="003568AC" w:rsidP="00EB0575">
      <w:pPr>
        <w:pStyle w:val="ListParagraph"/>
        <w:keepNext/>
        <w:keepLines/>
        <w:widowControl w:val="0"/>
        <w:numPr>
          <w:ilvl w:val="0"/>
          <w:numId w:val="19"/>
        </w:numPr>
        <w:rPr>
          <w:b/>
          <w:bCs/>
        </w:rPr>
      </w:pPr>
      <w:r w:rsidRPr="00763F22">
        <w:rPr>
          <w:b/>
          <w:bCs/>
        </w:rPr>
        <w:t>the DU is configured to transition from a NA or S-NIA</w:t>
      </w:r>
      <w:r>
        <w:rPr>
          <w:b/>
          <w:bCs/>
        </w:rPr>
        <w:t xml:space="preserve"> resource</w:t>
      </w:r>
      <w:r w:rsidRPr="00763F22">
        <w:rPr>
          <w:b/>
          <w:bCs/>
        </w:rPr>
        <w:t xml:space="preserve"> to a H or S-IA resource</w:t>
      </w:r>
      <w:r>
        <w:rPr>
          <w:b/>
          <w:bCs/>
        </w:rPr>
        <w:t>,</w:t>
      </w:r>
    </w:p>
    <w:p w:rsidR="003568AC" w:rsidRDefault="003568AC" w:rsidP="00EB0575">
      <w:pPr>
        <w:pStyle w:val="ListParagraph"/>
        <w:keepNext/>
        <w:keepLines/>
        <w:widowControl w:val="0"/>
        <w:numPr>
          <w:ilvl w:val="0"/>
          <w:numId w:val="19"/>
        </w:numPr>
        <w:rPr>
          <w:b/>
          <w:bCs/>
        </w:rPr>
      </w:pPr>
      <w:r>
        <w:rPr>
          <w:b/>
          <w:bCs/>
        </w:rPr>
        <w:t>the DU is configured to transition from a NA or S-NIA resource to a NA or S-NIA resource with an allocation of NA-exempt channels.</w:t>
      </w:r>
    </w:p>
    <w:p w:rsidR="003568AC" w:rsidRDefault="003568AC" w:rsidP="00EB0575">
      <w:pPr>
        <w:keepNext/>
        <w:keepLines/>
        <w:widowControl w:val="0"/>
        <w:rPr>
          <w:rStyle w:val="Strong"/>
        </w:rPr>
      </w:pPr>
      <w:r>
        <w:rPr>
          <w:rStyle w:val="Strong"/>
        </w:rPr>
        <w:t>A candidate DU to MT transition occurs when:</w:t>
      </w:r>
    </w:p>
    <w:p w:rsidR="003568AC" w:rsidRDefault="003568AC" w:rsidP="00EB0575">
      <w:pPr>
        <w:pStyle w:val="ListParagraph"/>
        <w:keepNext/>
        <w:keepLines/>
        <w:widowControl w:val="0"/>
        <w:numPr>
          <w:ilvl w:val="0"/>
          <w:numId w:val="19"/>
        </w:numPr>
        <w:rPr>
          <w:b/>
          <w:bCs/>
        </w:rPr>
      </w:pPr>
      <w:r w:rsidRPr="00763F22">
        <w:rPr>
          <w:b/>
          <w:bCs/>
        </w:rPr>
        <w:t xml:space="preserve">the DU is configured to transition from a </w:t>
      </w:r>
      <w:r>
        <w:rPr>
          <w:b/>
          <w:bCs/>
        </w:rPr>
        <w:t>H</w:t>
      </w:r>
      <w:r w:rsidRPr="00763F22">
        <w:rPr>
          <w:b/>
          <w:bCs/>
        </w:rPr>
        <w:t xml:space="preserve"> or S-IA</w:t>
      </w:r>
      <w:r>
        <w:rPr>
          <w:b/>
          <w:bCs/>
        </w:rPr>
        <w:t xml:space="preserve"> resource</w:t>
      </w:r>
      <w:r w:rsidRPr="00763F22">
        <w:rPr>
          <w:b/>
          <w:bCs/>
        </w:rPr>
        <w:t xml:space="preserve"> to a </w:t>
      </w:r>
      <w:r>
        <w:rPr>
          <w:b/>
          <w:bCs/>
        </w:rPr>
        <w:t>NA</w:t>
      </w:r>
      <w:r w:rsidRPr="00763F22">
        <w:rPr>
          <w:b/>
          <w:bCs/>
        </w:rPr>
        <w:t xml:space="preserve"> or S-</w:t>
      </w:r>
      <w:r>
        <w:rPr>
          <w:b/>
          <w:bCs/>
        </w:rPr>
        <w:t>N</w:t>
      </w:r>
      <w:r w:rsidRPr="00763F22">
        <w:rPr>
          <w:b/>
          <w:bCs/>
        </w:rPr>
        <w:t>IA resource</w:t>
      </w:r>
      <w:r>
        <w:rPr>
          <w:b/>
          <w:bCs/>
        </w:rPr>
        <w:t>,</w:t>
      </w:r>
    </w:p>
    <w:p w:rsidR="003568AC" w:rsidRPr="00763F22" w:rsidRDefault="003568AC" w:rsidP="00EB0575">
      <w:pPr>
        <w:pStyle w:val="ListParagraph"/>
        <w:keepNext/>
        <w:keepLines/>
        <w:widowControl w:val="0"/>
        <w:numPr>
          <w:ilvl w:val="0"/>
          <w:numId w:val="19"/>
        </w:numPr>
        <w:rPr>
          <w:b/>
          <w:bCs/>
        </w:rPr>
      </w:pPr>
      <w:r>
        <w:rPr>
          <w:b/>
          <w:bCs/>
        </w:rPr>
        <w:t>the DU is configured to transition from a NA or S-NIA resource with an allocation of NA-exempt channels to a NA or S-NIA resource.</w:t>
      </w:r>
    </w:p>
    <w:p w:rsidR="00963D7D" w:rsidRDefault="00963D7D" w:rsidP="00FD4C37">
      <w:pPr>
        <w:rPr>
          <w:rStyle w:val="Strong"/>
          <w:b w:val="0"/>
          <w:bCs w:val="0"/>
        </w:rPr>
      </w:pPr>
    </w:p>
    <w:p w:rsidR="00FD4C37" w:rsidRPr="00963D7D" w:rsidRDefault="00C86A6D" w:rsidP="00FD4C37">
      <w:pPr>
        <w:rPr>
          <w:rStyle w:val="Strong"/>
          <w:b w:val="0"/>
          <w:bCs w:val="0"/>
        </w:rPr>
      </w:pPr>
      <w:r>
        <w:rPr>
          <w:rStyle w:val="Strong"/>
          <w:b w:val="0"/>
          <w:bCs w:val="0"/>
        </w:rPr>
        <w:t>D</w:t>
      </w:r>
      <w:r w:rsidR="00963D7D">
        <w:rPr>
          <w:rStyle w:val="Strong"/>
          <w:b w:val="0"/>
          <w:bCs w:val="0"/>
        </w:rPr>
        <w:t xml:space="preserve">epending on the actual DU resource configuration at the parent and child nodes, </w:t>
      </w:r>
      <w:r w:rsidR="00255134">
        <w:rPr>
          <w:rStyle w:val="Strong"/>
          <w:b w:val="0"/>
          <w:bCs w:val="0"/>
        </w:rPr>
        <w:t>transitions</w:t>
      </w:r>
      <w:r w:rsidR="00963D7D">
        <w:rPr>
          <w:rStyle w:val="Strong"/>
          <w:b w:val="0"/>
          <w:bCs w:val="0"/>
        </w:rPr>
        <w:t xml:space="preserve"> between the MT and the DU could potentially happen relatively close to each other.</w:t>
      </w:r>
      <w:r w:rsidR="0024577D">
        <w:rPr>
          <w:rStyle w:val="Strong"/>
          <w:b w:val="0"/>
          <w:bCs w:val="0"/>
        </w:rPr>
        <w:t xml:space="preserve"> As an example, there is a DU to MT transition followed a few symbols later by a MT to DU transition. In such a scenario, if guard symbols have to be introduced for each transition, depending on the amount of guard symbols, it is potentially possible that, effectively, the parent node does not get any symbol available for use and, de facto, the transition to the MT does not happen.</w:t>
      </w:r>
    </w:p>
    <w:p w:rsidR="006D2521" w:rsidRPr="004F4239" w:rsidRDefault="006D2521" w:rsidP="006D2521">
      <w:pPr>
        <w:rPr>
          <w:rStyle w:val="Strong"/>
          <w:u w:val="single"/>
        </w:rPr>
      </w:pPr>
      <w:r>
        <w:rPr>
          <w:rStyle w:val="Strong"/>
          <w:u w:val="single"/>
        </w:rPr>
        <w:t>Observation</w:t>
      </w:r>
      <w:r w:rsidR="00C86A6D">
        <w:rPr>
          <w:rStyle w:val="Strong"/>
          <w:u w:val="single"/>
        </w:rPr>
        <w:t xml:space="preserve"> 4</w:t>
      </w:r>
      <w:r w:rsidRPr="004F4239">
        <w:rPr>
          <w:rStyle w:val="Strong"/>
          <w:u w:val="single"/>
        </w:rPr>
        <w:t>:</w:t>
      </w:r>
    </w:p>
    <w:p w:rsidR="006D2521" w:rsidRPr="00132FEA" w:rsidRDefault="00255134" w:rsidP="006D2521">
      <w:r w:rsidRPr="00132FEA">
        <w:rPr>
          <w:rStyle w:val="Strong"/>
        </w:rPr>
        <w:t>Transitions</w:t>
      </w:r>
      <w:r w:rsidR="00F022B7" w:rsidRPr="00132FEA">
        <w:rPr>
          <w:rStyle w:val="Strong"/>
        </w:rPr>
        <w:t xml:space="preserve"> from the DU and the MT and back could potentially happen relatively close to each other. If guard symbols </w:t>
      </w:r>
      <w:r w:rsidR="00C86A6D">
        <w:rPr>
          <w:rStyle w:val="Strong"/>
        </w:rPr>
        <w:t>are provided</w:t>
      </w:r>
      <w:r w:rsidR="00F022B7" w:rsidRPr="00132FEA">
        <w:rPr>
          <w:rStyle w:val="Strong"/>
        </w:rPr>
        <w:t xml:space="preserve"> for each transition, it is potentially possible that, effectively, </w:t>
      </w:r>
      <w:r w:rsidR="00225710">
        <w:rPr>
          <w:rStyle w:val="Strong"/>
        </w:rPr>
        <w:t>t</w:t>
      </w:r>
      <w:r w:rsidR="00F022B7" w:rsidRPr="00132FEA">
        <w:rPr>
          <w:rStyle w:val="Strong"/>
        </w:rPr>
        <w:t xml:space="preserve">he transition </w:t>
      </w:r>
      <w:r w:rsidR="00C86A6D">
        <w:rPr>
          <w:rStyle w:val="Strong"/>
        </w:rPr>
        <w:t>does not happen as there are no symbols left.</w:t>
      </w:r>
    </w:p>
    <w:p w:rsidR="00C86A6D" w:rsidRDefault="00C86A6D" w:rsidP="00C86A6D">
      <w:pPr>
        <w:rPr>
          <w:rStyle w:val="Strong"/>
          <w:b w:val="0"/>
          <w:bCs w:val="0"/>
        </w:rPr>
      </w:pPr>
      <w:r>
        <w:rPr>
          <w:rStyle w:val="Strong"/>
          <w:b w:val="0"/>
          <w:bCs w:val="0"/>
        </w:rPr>
        <w:t>There may be multiple ways to handle this situation:</w:t>
      </w:r>
    </w:p>
    <w:p w:rsidR="00C86A6D" w:rsidRDefault="00C86A6D" w:rsidP="00C86A6D">
      <w:pPr>
        <w:pStyle w:val="ListParagraph"/>
        <w:numPr>
          <w:ilvl w:val="0"/>
          <w:numId w:val="22"/>
        </w:numPr>
        <w:rPr>
          <w:rStyle w:val="Strong"/>
          <w:b w:val="0"/>
          <w:bCs w:val="0"/>
        </w:rPr>
      </w:pPr>
      <w:r w:rsidRPr="004D5882">
        <w:rPr>
          <w:rStyle w:val="Strong"/>
          <w:b w:val="0"/>
          <w:bCs w:val="0"/>
          <w:u w:val="single"/>
        </w:rPr>
        <w:t>Option 1:</w:t>
      </w:r>
      <w:r>
        <w:rPr>
          <w:rStyle w:val="Strong"/>
          <w:b w:val="0"/>
          <w:bCs w:val="0"/>
        </w:rPr>
        <w:t xml:space="preserve"> Do nothing special and let the system behave as defined. This may result in a very short duration of operation for the upstream ink.</w:t>
      </w:r>
    </w:p>
    <w:p w:rsidR="00C86A6D" w:rsidRPr="00523CDE" w:rsidRDefault="00C86A6D" w:rsidP="00C86A6D">
      <w:pPr>
        <w:pStyle w:val="ListParagraph"/>
        <w:numPr>
          <w:ilvl w:val="0"/>
          <w:numId w:val="22"/>
        </w:numPr>
        <w:rPr>
          <w:rStyle w:val="Strong"/>
          <w:b w:val="0"/>
          <w:bCs w:val="0"/>
        </w:rPr>
      </w:pPr>
      <w:r w:rsidRPr="004D5882">
        <w:rPr>
          <w:rStyle w:val="Strong"/>
          <w:b w:val="0"/>
          <w:bCs w:val="0"/>
          <w:u w:val="single"/>
        </w:rPr>
        <w:t>Option 2:</w:t>
      </w:r>
      <w:r>
        <w:rPr>
          <w:rStyle w:val="Strong"/>
          <w:b w:val="0"/>
          <w:bCs w:val="0"/>
        </w:rPr>
        <w:t xml:space="preserve"> Define some exception rules that would grant the parent node dispensation from the introduction of guard symbols under certain conditions, leaving the burden to the child to effectively introduce guard symbols.</w:t>
      </w:r>
    </w:p>
    <w:p w:rsidR="00C86A6D" w:rsidRDefault="004D5882" w:rsidP="00C86A6D">
      <w:pPr>
        <w:rPr>
          <w:rFonts w:eastAsia="SimSun"/>
          <w:b/>
          <w:bCs/>
          <w:lang w:eastAsia="zh-CN"/>
        </w:rPr>
      </w:pPr>
      <w:r>
        <w:t xml:space="preserve">For Release 16 it is recommended to go with Option 1. </w:t>
      </w:r>
    </w:p>
    <w:p w:rsidR="00C86A6D" w:rsidRPr="004F4239" w:rsidRDefault="00C86A6D" w:rsidP="00C86A6D">
      <w:pPr>
        <w:rPr>
          <w:rStyle w:val="Strong"/>
          <w:u w:val="single"/>
        </w:rPr>
      </w:pPr>
      <w:r>
        <w:rPr>
          <w:rStyle w:val="Strong"/>
          <w:u w:val="single"/>
        </w:rPr>
        <w:t>Proposal 2</w:t>
      </w:r>
      <w:r w:rsidRPr="004F4239">
        <w:rPr>
          <w:rStyle w:val="Strong"/>
          <w:u w:val="single"/>
        </w:rPr>
        <w:t>:</w:t>
      </w:r>
    </w:p>
    <w:p w:rsidR="00C86A6D" w:rsidRPr="00132FEA" w:rsidRDefault="00C86A6D" w:rsidP="00C86A6D">
      <w:r>
        <w:rPr>
          <w:rStyle w:val="Strong"/>
        </w:rPr>
        <w:t xml:space="preserve">No special handling is required in Rel-16 to deal with situations in which the use of guard symbols </w:t>
      </w:r>
      <w:r w:rsidR="00B471B0">
        <w:rPr>
          <w:rStyle w:val="Strong"/>
        </w:rPr>
        <w:t xml:space="preserve">by the parent node </w:t>
      </w:r>
      <w:r>
        <w:rPr>
          <w:rStyle w:val="Strong"/>
        </w:rPr>
        <w:t xml:space="preserve">shortens considerably the duration </w:t>
      </w:r>
      <w:r w:rsidR="00B471B0">
        <w:rPr>
          <w:rStyle w:val="Strong"/>
        </w:rPr>
        <w:t>for communication in the upstream link in presence of a rapid DU to MT transition followed by a MT to DU transition</w:t>
      </w:r>
      <w:r>
        <w:rPr>
          <w:rStyle w:val="Strong"/>
        </w:rPr>
        <w:t>.</w:t>
      </w:r>
    </w:p>
    <w:p w:rsidR="002832C2" w:rsidRDefault="002832C2" w:rsidP="00FD4C37">
      <w:pPr>
        <w:rPr>
          <w:rFonts w:eastAsia="SimSun"/>
          <w:b/>
          <w:bCs/>
          <w:lang w:eastAsia="zh-CN"/>
        </w:rPr>
      </w:pPr>
    </w:p>
    <w:p w:rsidR="002706B5" w:rsidRPr="002706B5" w:rsidRDefault="002706B5" w:rsidP="00FD4C37"/>
    <w:p w:rsidR="00682FB5" w:rsidRPr="001050AE" w:rsidRDefault="00682FB5" w:rsidP="00EB0575">
      <w:pPr>
        <w:pStyle w:val="Heading5"/>
      </w:pPr>
      <w:r w:rsidRPr="001050AE">
        <w:t>Identification of a</w:t>
      </w:r>
      <w:r>
        <w:t xml:space="preserve"> </w:t>
      </w:r>
      <w:r w:rsidRPr="001050AE">
        <w:t>transition</w:t>
      </w:r>
      <w:r>
        <w:t xml:space="preserve"> type</w:t>
      </w:r>
    </w:p>
    <w:p w:rsidR="00682FB5" w:rsidRDefault="00682FB5" w:rsidP="00682FB5">
      <w:r>
        <w:t>This section addresses the identification of the transition type Rx</w:t>
      </w:r>
      <w:r w:rsidR="002145BA">
        <w:t>/</w:t>
      </w:r>
      <w:r>
        <w:t>Tx to Rx</w:t>
      </w:r>
      <w:r w:rsidR="002145BA">
        <w:t>/</w:t>
      </w:r>
      <w:r>
        <w:t>Tx for the MT to DU and DU to MT transitions.</w:t>
      </w:r>
    </w:p>
    <w:p w:rsidR="00682FB5" w:rsidRDefault="002145BA" w:rsidP="00682FB5">
      <w:r>
        <w:t>Given the information available at both parent and child nodes the main challenge in the identification of a transition type is the presence of F symbols in the child DU configuration at the edge of the transition. In such scenario it is not possible for the parent node to determine the child DU’s state (Rx or Tx).</w:t>
      </w:r>
      <w:r w:rsidR="00711724">
        <w:t xml:space="preserve"> This is illustrated in </w:t>
      </w:r>
      <w:r w:rsidR="00711724">
        <w:fldChar w:fldCharType="begin"/>
      </w:r>
      <w:r w:rsidR="00711724">
        <w:instrText xml:space="preserve"> REF _Ref32439011 \h </w:instrText>
      </w:r>
      <w:r w:rsidR="00711724">
        <w:fldChar w:fldCharType="separate"/>
      </w:r>
      <w:r w:rsidR="00711724">
        <w:t xml:space="preserve">Figure </w:t>
      </w:r>
      <w:r w:rsidR="00711724">
        <w:rPr>
          <w:noProof/>
        </w:rPr>
        <w:t>3</w:t>
      </w:r>
      <w:r w:rsidR="00711724">
        <w:fldChar w:fldCharType="end"/>
      </w:r>
      <w:r w:rsidR="00711724">
        <w:t>.</w:t>
      </w:r>
    </w:p>
    <w:p w:rsidR="003A7171" w:rsidRDefault="003A7171" w:rsidP="00682FB5"/>
    <w:p w:rsidR="003A7171" w:rsidRDefault="003A7171" w:rsidP="00682FB5">
      <w:r>
        <w:object w:dxaOrig="8751" w:dyaOrig="4851">
          <v:shape id="_x0000_i1029" type="#_x0000_t75" style="width:437.5pt;height:243pt" o:ole="">
            <v:imagedata r:id="rId16" o:title=""/>
          </v:shape>
          <o:OLEObject Type="Embed" ProgID="Visio.Drawing.15" ShapeID="_x0000_i1029" DrawAspect="Content" ObjectID="_1651078735" r:id="rId17"/>
        </w:object>
      </w:r>
    </w:p>
    <w:p w:rsidR="003A7171" w:rsidRDefault="003A7171" w:rsidP="003A7171">
      <w:pPr>
        <w:pStyle w:val="Caption"/>
        <w:jc w:val="center"/>
      </w:pPr>
      <w:bookmarkStart w:id="6" w:name="_Ref32439011"/>
      <w:r>
        <w:t xml:space="preserve">Figure </w:t>
      </w:r>
      <w:r>
        <w:fldChar w:fldCharType="begin"/>
      </w:r>
      <w:r>
        <w:instrText xml:space="preserve"> SEQ Figure \* ARABIC </w:instrText>
      </w:r>
      <w:r>
        <w:fldChar w:fldCharType="separate"/>
      </w:r>
      <w:r w:rsidR="00E04996">
        <w:rPr>
          <w:noProof/>
        </w:rPr>
        <w:t>4</w:t>
      </w:r>
      <w:r>
        <w:fldChar w:fldCharType="end"/>
      </w:r>
      <w:bookmarkEnd w:id="6"/>
      <w:r>
        <w:t xml:space="preserve"> – Ambiguity in transition type due to F symbols in child DU configuration</w:t>
      </w:r>
    </w:p>
    <w:p w:rsidR="004B4705" w:rsidRPr="004F4239" w:rsidRDefault="004B4705" w:rsidP="004B4705">
      <w:pPr>
        <w:rPr>
          <w:rStyle w:val="Strong"/>
          <w:u w:val="single"/>
        </w:rPr>
      </w:pPr>
      <w:r>
        <w:rPr>
          <w:rStyle w:val="Strong"/>
          <w:u w:val="single"/>
        </w:rPr>
        <w:t>Observation</w:t>
      </w:r>
      <w:r w:rsidR="00B471B0">
        <w:rPr>
          <w:rStyle w:val="Strong"/>
          <w:u w:val="single"/>
        </w:rPr>
        <w:t xml:space="preserve"> 5</w:t>
      </w:r>
      <w:r w:rsidRPr="004F4239">
        <w:rPr>
          <w:rStyle w:val="Strong"/>
          <w:u w:val="single"/>
        </w:rPr>
        <w:t>:</w:t>
      </w:r>
    </w:p>
    <w:p w:rsidR="004B4705" w:rsidRPr="005506F0" w:rsidRDefault="005506F0" w:rsidP="004B4705">
      <w:pPr>
        <w:rPr>
          <w:b/>
          <w:bCs/>
        </w:rPr>
      </w:pPr>
      <w:r w:rsidRPr="005506F0">
        <w:rPr>
          <w:b/>
          <w:bCs/>
        </w:rPr>
        <w:t>In presence of F symbols in the child DU configuration at the edge of a MT to DU transition (or vice versa) it is not possible for the parent node to determine the child DU’s state (Rx or Tx) and hence determine fully the transition type.</w:t>
      </w:r>
    </w:p>
    <w:p w:rsidR="005506F0" w:rsidRDefault="004C1E55" w:rsidP="00682FB5">
      <w:r>
        <w:t>There are multiple approaches that could be used in this case</w:t>
      </w:r>
      <w:r w:rsidR="005506F0">
        <w:t>:</w:t>
      </w:r>
    </w:p>
    <w:p w:rsidR="005506F0" w:rsidRDefault="005506F0" w:rsidP="005506F0">
      <w:pPr>
        <w:pStyle w:val="ListParagraph"/>
        <w:numPr>
          <w:ilvl w:val="0"/>
          <w:numId w:val="23"/>
        </w:numPr>
      </w:pPr>
      <w:r>
        <w:t xml:space="preserve">Option 1: </w:t>
      </w:r>
      <w:r w:rsidR="004C1E55">
        <w:t xml:space="preserve">the number of </w:t>
      </w:r>
      <w:r w:rsidR="00E561BF">
        <w:t xml:space="preserve">guard symbols to be provided </w:t>
      </w:r>
      <w:r w:rsidR="00607ECC">
        <w:t>is</w:t>
      </w:r>
      <w:r w:rsidR="00E561BF">
        <w:t xml:space="preserve"> chosen as the maximum number of guard symbols amongst the two possible transitions.</w:t>
      </w:r>
    </w:p>
    <w:p w:rsidR="003A7171" w:rsidRDefault="005506F0" w:rsidP="005506F0">
      <w:pPr>
        <w:pStyle w:val="ListParagraph"/>
        <w:numPr>
          <w:ilvl w:val="0"/>
          <w:numId w:val="23"/>
        </w:numPr>
      </w:pPr>
      <w:r>
        <w:t xml:space="preserve">Option 2: the number of guard symbols to be provided </w:t>
      </w:r>
      <w:r w:rsidR="00607ECC">
        <w:t>is</w:t>
      </w:r>
      <w:r>
        <w:t xml:space="preserve"> chosen as the minimum number of guard symbols amongst the two possible transitions.</w:t>
      </w:r>
      <w:r w:rsidR="00E561BF">
        <w:t xml:space="preserve"> </w:t>
      </w:r>
    </w:p>
    <w:bookmarkEnd w:id="0"/>
    <w:bookmarkEnd w:id="1"/>
    <w:p w:rsidR="003F7F51" w:rsidRDefault="005506F0">
      <w:pPr>
        <w:overflowPunct/>
        <w:autoSpaceDE/>
        <w:autoSpaceDN/>
        <w:adjustRightInd/>
        <w:spacing w:after="0"/>
        <w:textAlignment w:val="auto"/>
      </w:pPr>
      <w:r>
        <w:t xml:space="preserve">Option 1 would be a conservative approach, which however could have some inefficiency when the lower number of guard symbols would be sufficient. As a result, it is recommended to select </w:t>
      </w:r>
      <w:r w:rsidR="00607ECC">
        <w:t>Option</w:t>
      </w:r>
      <w:r>
        <w:t xml:space="preserve"> 2. In case the actual transition would benefit from a larger number of guard symbols, the child node can manage the residual symbol overlap between the MT and the DU.</w:t>
      </w:r>
    </w:p>
    <w:p w:rsidR="003F7F51" w:rsidRDefault="003F7F51">
      <w:pPr>
        <w:overflowPunct/>
        <w:autoSpaceDE/>
        <w:autoSpaceDN/>
        <w:adjustRightInd/>
        <w:spacing w:after="0"/>
        <w:textAlignment w:val="auto"/>
      </w:pPr>
    </w:p>
    <w:p w:rsidR="003F7F51" w:rsidRPr="004F4239" w:rsidRDefault="003F7F51" w:rsidP="003F7F51">
      <w:pPr>
        <w:rPr>
          <w:rStyle w:val="Strong"/>
          <w:u w:val="single"/>
        </w:rPr>
      </w:pPr>
      <w:r w:rsidRPr="004F4239">
        <w:rPr>
          <w:rStyle w:val="Strong"/>
          <w:u w:val="single"/>
        </w:rPr>
        <w:t>Proposal</w:t>
      </w:r>
      <w:r w:rsidR="00B471B0">
        <w:rPr>
          <w:rStyle w:val="Strong"/>
          <w:u w:val="single"/>
        </w:rPr>
        <w:t xml:space="preserve"> 3</w:t>
      </w:r>
      <w:r w:rsidRPr="004F4239">
        <w:rPr>
          <w:rStyle w:val="Strong"/>
          <w:u w:val="single"/>
        </w:rPr>
        <w:t>:</w:t>
      </w:r>
    </w:p>
    <w:p w:rsidR="00C149EE" w:rsidRDefault="003F7F51" w:rsidP="003F7F51">
      <w:pPr>
        <w:overflowPunct/>
        <w:autoSpaceDE/>
        <w:autoSpaceDN/>
        <w:adjustRightInd/>
        <w:spacing w:after="0"/>
        <w:textAlignment w:val="auto"/>
        <w:rPr>
          <w:b/>
          <w:bCs/>
        </w:rPr>
      </w:pPr>
      <w:r w:rsidRPr="005506F0">
        <w:rPr>
          <w:b/>
          <w:bCs/>
        </w:rPr>
        <w:t>In presence of F symbols in the child DU configuration at the edge of a MT to DU transition (or vice versa)</w:t>
      </w:r>
      <w:r>
        <w:rPr>
          <w:b/>
          <w:bCs/>
        </w:rPr>
        <w:t xml:space="preserve"> the parent node inserts the minimum number of guard symbols amongst the two possible transition types corresponding to child DU Tx or child DU Rx.</w:t>
      </w:r>
      <w:r w:rsidRPr="002832C2">
        <w:rPr>
          <w:b/>
          <w:bCs/>
        </w:rPr>
        <w:t xml:space="preserve"> </w:t>
      </w:r>
    </w:p>
    <w:p w:rsidR="00B471B0" w:rsidRDefault="00B471B0" w:rsidP="003F7F51">
      <w:pPr>
        <w:overflowPunct/>
        <w:autoSpaceDE/>
        <w:autoSpaceDN/>
        <w:adjustRightInd/>
        <w:spacing w:after="0"/>
        <w:textAlignment w:val="auto"/>
        <w:rPr>
          <w:b/>
          <w:bCs/>
        </w:rPr>
      </w:pPr>
    </w:p>
    <w:p w:rsidR="00C149EE" w:rsidRDefault="00C149EE" w:rsidP="003F7F51">
      <w:pPr>
        <w:overflowPunct/>
        <w:autoSpaceDE/>
        <w:autoSpaceDN/>
        <w:adjustRightInd/>
        <w:spacing w:after="0"/>
        <w:textAlignment w:val="auto"/>
        <w:rPr>
          <w:b/>
          <w:bCs/>
        </w:rPr>
      </w:pPr>
    </w:p>
    <w:p w:rsidR="00C149EE" w:rsidRDefault="00C149EE" w:rsidP="00C149EE">
      <w:pPr>
        <w:pStyle w:val="Heading3"/>
      </w:pPr>
      <w:bookmarkStart w:id="7" w:name="_Hlk32594259"/>
      <w:r w:rsidRPr="00DB0E92">
        <w:t>Clarifications on</w:t>
      </w:r>
      <w:r w:rsidR="003B0F09">
        <w:t xml:space="preserve"> </w:t>
      </w:r>
      <w:r>
        <w:t xml:space="preserve">behavior </w:t>
      </w:r>
      <w:r w:rsidR="003B0F09">
        <w:t>for allocations overlapping with</w:t>
      </w:r>
      <w:r>
        <w:t xml:space="preserve"> guard symbols</w:t>
      </w:r>
    </w:p>
    <w:p w:rsidR="00A524EE" w:rsidRDefault="00A524EE" w:rsidP="00C149EE">
      <w:pPr>
        <w:overflowPunct/>
        <w:autoSpaceDE/>
        <w:autoSpaceDN/>
        <w:adjustRightInd/>
        <w:spacing w:after="0"/>
        <w:textAlignment w:val="auto"/>
        <w:rPr>
          <w:rStyle w:val="Strong"/>
          <w:b w:val="0"/>
          <w:bCs w:val="0"/>
        </w:rPr>
      </w:pPr>
      <w:r>
        <w:rPr>
          <w:rStyle w:val="Strong"/>
          <w:b w:val="0"/>
          <w:bCs w:val="0"/>
        </w:rPr>
        <w:t>In the current TS 38.213 specifications [1] the behavior related to the guard symbols is described as follows:</w:t>
      </w:r>
    </w:p>
    <w:p w:rsidR="00A524EE" w:rsidRDefault="00A524EE" w:rsidP="00C149EE">
      <w:pPr>
        <w:overflowPunct/>
        <w:autoSpaceDE/>
        <w:autoSpaceDN/>
        <w:adjustRightInd/>
        <w:spacing w:after="0"/>
        <w:textAlignment w:val="auto"/>
        <w:rPr>
          <w:rStyle w:val="Strong"/>
          <w:b w:val="0"/>
          <w:bCs w:val="0"/>
        </w:rPr>
      </w:pPr>
    </w:p>
    <w:tbl>
      <w:tblPr>
        <w:tblStyle w:val="TableGrid"/>
        <w:tblW w:w="0" w:type="auto"/>
        <w:tblLook w:val="04A0" w:firstRow="1" w:lastRow="0" w:firstColumn="1" w:lastColumn="0" w:noHBand="0" w:noVBand="1"/>
      </w:tblPr>
      <w:tblGrid>
        <w:gridCol w:w="9629"/>
      </w:tblGrid>
      <w:tr w:rsidR="00A524EE" w:rsidTr="00A524EE">
        <w:tc>
          <w:tcPr>
            <w:tcW w:w="9629" w:type="dxa"/>
          </w:tcPr>
          <w:p w:rsidR="00A524EE" w:rsidRDefault="00A524EE" w:rsidP="00C149EE">
            <w:pPr>
              <w:overflowPunct/>
              <w:autoSpaceDE/>
              <w:autoSpaceDN/>
              <w:adjustRightInd/>
              <w:spacing w:after="0"/>
              <w:textAlignment w:val="auto"/>
              <w:rPr>
                <w:rStyle w:val="Strong"/>
                <w:b w:val="0"/>
                <w:bCs w:val="0"/>
              </w:rPr>
            </w:pPr>
            <w:r>
              <w:rPr>
                <w:rFonts w:eastAsia="SimSun"/>
                <w:lang w:eastAsia="zh-CN"/>
              </w:rPr>
              <w:t>For a serving cell of an IAB-node MT</w:t>
            </w:r>
            <w:r>
              <w:rPr>
                <w:lang w:val="en-US"/>
              </w:rPr>
              <w:t>,</w:t>
            </w:r>
            <w:r w:rsidRPr="009861A4">
              <w:rPr>
                <w:rFonts w:eastAsia="SimSun"/>
                <w:lang w:eastAsia="zh-CN"/>
              </w:rPr>
              <w:t xml:space="preserve"> </w:t>
            </w:r>
            <w:r>
              <w:rPr>
                <w:rFonts w:eastAsia="SimSun"/>
                <w:lang w:eastAsia="zh-CN"/>
              </w:rPr>
              <w:t>the</w:t>
            </w:r>
            <w:r w:rsidRPr="009861A4">
              <w:rPr>
                <w:rFonts w:eastAsia="SimSun"/>
                <w:lang w:eastAsia="zh-CN"/>
              </w:rPr>
              <w:t xml:space="preserve"> IAB-node MT can be provided by </w:t>
            </w:r>
            <w:r w:rsidRPr="009861A4">
              <w:rPr>
                <w:rFonts w:eastAsia="SimSun"/>
                <w:i/>
                <w:iCs/>
                <w:lang w:eastAsia="zh-CN"/>
              </w:rPr>
              <w:t>guard-SymbolsProvided</w:t>
            </w:r>
            <w:r w:rsidRPr="009861A4">
              <w:rPr>
                <w:rFonts w:eastAsia="SimSun"/>
                <w:lang w:eastAsia="zh-CN"/>
              </w:rPr>
              <w:t xml:space="preserve"> a number of symbols that will not be used for the IAB-node MT in slots where the IAB-node transitions between IAB-node MT and IAB-node DU.</w:t>
            </w:r>
          </w:p>
        </w:tc>
      </w:tr>
    </w:tbl>
    <w:p w:rsidR="00A524EE" w:rsidRDefault="00A524EE" w:rsidP="00C149EE">
      <w:pPr>
        <w:overflowPunct/>
        <w:autoSpaceDE/>
        <w:autoSpaceDN/>
        <w:adjustRightInd/>
        <w:spacing w:after="0"/>
        <w:textAlignment w:val="auto"/>
        <w:rPr>
          <w:rStyle w:val="Strong"/>
          <w:b w:val="0"/>
          <w:bCs w:val="0"/>
        </w:rPr>
      </w:pPr>
    </w:p>
    <w:p w:rsidR="00A524EE" w:rsidRDefault="00403FDB" w:rsidP="00C149EE">
      <w:pPr>
        <w:overflowPunct/>
        <w:autoSpaceDE/>
        <w:autoSpaceDN/>
        <w:adjustRightInd/>
        <w:spacing w:after="0"/>
        <w:textAlignment w:val="auto"/>
        <w:rPr>
          <w:rStyle w:val="Strong"/>
          <w:b w:val="0"/>
          <w:bCs w:val="0"/>
        </w:rPr>
      </w:pPr>
      <w:r>
        <w:rPr>
          <w:rStyle w:val="Strong"/>
          <w:b w:val="0"/>
          <w:bCs w:val="0"/>
        </w:rPr>
        <w:t>T</w:t>
      </w:r>
      <w:r w:rsidR="00B221C3">
        <w:rPr>
          <w:rStyle w:val="Strong"/>
          <w:b w:val="0"/>
          <w:bCs w:val="0"/>
        </w:rPr>
        <w:t>here could be situations in which the allocation of signals/channels</w:t>
      </w:r>
      <w:r w:rsidR="003B0F09">
        <w:rPr>
          <w:rStyle w:val="Strong"/>
          <w:b w:val="0"/>
          <w:bCs w:val="0"/>
        </w:rPr>
        <w:t xml:space="preserve"> for the MT </w:t>
      </w:r>
      <w:r w:rsidR="00AF202E">
        <w:rPr>
          <w:rStyle w:val="Strong"/>
          <w:b w:val="0"/>
          <w:bCs w:val="0"/>
        </w:rPr>
        <w:t>at least partially overlaps with the location of guard symbols at the edge of a transition between the MT and the DU</w:t>
      </w:r>
      <w:r w:rsidR="003B0F09">
        <w:rPr>
          <w:rStyle w:val="Strong"/>
          <w:b w:val="0"/>
          <w:bCs w:val="0"/>
        </w:rPr>
        <w:t xml:space="preserve"> (or vice versa)</w:t>
      </w:r>
      <w:r w:rsidR="00A524EE">
        <w:rPr>
          <w:rStyle w:val="Strong"/>
          <w:b w:val="0"/>
          <w:bCs w:val="0"/>
        </w:rPr>
        <w:t>, for example in the case of a semi-persistent PDSCH allocation</w:t>
      </w:r>
      <w:r w:rsidR="00AF202E">
        <w:rPr>
          <w:rStyle w:val="Strong"/>
          <w:b w:val="0"/>
          <w:bCs w:val="0"/>
        </w:rPr>
        <w:t>.</w:t>
      </w:r>
      <w:r>
        <w:rPr>
          <w:rStyle w:val="Strong"/>
          <w:b w:val="0"/>
          <w:bCs w:val="0"/>
        </w:rPr>
        <w:t xml:space="preserve"> In such scenarios it is not completely clear from the above specification whether the allocation partially overlapping with the guard symbols should be considered punctured by the guard symbols or should be discarded completely.</w:t>
      </w:r>
    </w:p>
    <w:p w:rsidR="00A524EE" w:rsidRDefault="00A524EE" w:rsidP="00C149EE">
      <w:pPr>
        <w:overflowPunct/>
        <w:autoSpaceDE/>
        <w:autoSpaceDN/>
        <w:adjustRightInd/>
        <w:spacing w:after="0"/>
        <w:textAlignment w:val="auto"/>
        <w:rPr>
          <w:rStyle w:val="Strong"/>
          <w:b w:val="0"/>
          <w:bCs w:val="0"/>
        </w:rPr>
      </w:pPr>
    </w:p>
    <w:p w:rsidR="00AF202E" w:rsidRDefault="00403FDB" w:rsidP="00C149EE">
      <w:pPr>
        <w:overflowPunct/>
        <w:autoSpaceDE/>
        <w:autoSpaceDN/>
        <w:adjustRightInd/>
        <w:spacing w:after="0"/>
        <w:textAlignment w:val="auto"/>
        <w:rPr>
          <w:rStyle w:val="Strong"/>
          <w:b w:val="0"/>
          <w:bCs w:val="0"/>
        </w:rPr>
      </w:pPr>
      <w:r>
        <w:rPr>
          <w:rStyle w:val="Strong"/>
          <w:b w:val="0"/>
          <w:bCs w:val="0"/>
        </w:rPr>
        <w:t>To remove ambiguity, it is recommended t</w:t>
      </w:r>
      <w:r w:rsidR="00AF202E">
        <w:rPr>
          <w:rStyle w:val="Strong"/>
          <w:b w:val="0"/>
          <w:bCs w:val="0"/>
        </w:rPr>
        <w:t xml:space="preserve">he MT behavior for these </w:t>
      </w:r>
      <w:r>
        <w:rPr>
          <w:rStyle w:val="Strong"/>
          <w:b w:val="0"/>
          <w:bCs w:val="0"/>
        </w:rPr>
        <w:t>scenarios</w:t>
      </w:r>
      <w:r w:rsidR="00AF202E">
        <w:rPr>
          <w:rStyle w:val="Strong"/>
          <w:b w:val="0"/>
          <w:bCs w:val="0"/>
        </w:rPr>
        <w:t xml:space="preserve"> to be defined</w:t>
      </w:r>
      <w:r>
        <w:rPr>
          <w:rStyle w:val="Strong"/>
          <w:b w:val="0"/>
          <w:bCs w:val="0"/>
        </w:rPr>
        <w:t>.</w:t>
      </w:r>
    </w:p>
    <w:p w:rsidR="002F2F8E" w:rsidRDefault="002F2F8E" w:rsidP="00C149EE">
      <w:pPr>
        <w:overflowPunct/>
        <w:autoSpaceDE/>
        <w:autoSpaceDN/>
        <w:adjustRightInd/>
        <w:spacing w:after="0"/>
        <w:textAlignment w:val="auto"/>
        <w:rPr>
          <w:rStyle w:val="Strong"/>
          <w:b w:val="0"/>
          <w:bCs w:val="0"/>
        </w:rPr>
      </w:pPr>
    </w:p>
    <w:p w:rsidR="00D44127" w:rsidRDefault="00D44127" w:rsidP="00C149EE">
      <w:pPr>
        <w:overflowPunct/>
        <w:autoSpaceDE/>
        <w:autoSpaceDN/>
        <w:adjustRightInd/>
        <w:spacing w:after="0"/>
        <w:textAlignment w:val="auto"/>
        <w:rPr>
          <w:rStyle w:val="Strong"/>
          <w:b w:val="0"/>
          <w:bCs w:val="0"/>
        </w:rPr>
      </w:pPr>
    </w:p>
    <w:p w:rsidR="00D44127" w:rsidRPr="004F4239" w:rsidRDefault="00D44127" w:rsidP="00D44127">
      <w:pPr>
        <w:rPr>
          <w:rStyle w:val="Strong"/>
          <w:u w:val="single"/>
        </w:rPr>
      </w:pPr>
      <w:r>
        <w:rPr>
          <w:rStyle w:val="Strong"/>
          <w:u w:val="single"/>
        </w:rPr>
        <w:t>Observation</w:t>
      </w:r>
      <w:r w:rsidR="00B471B0">
        <w:rPr>
          <w:rStyle w:val="Strong"/>
          <w:u w:val="single"/>
        </w:rPr>
        <w:t xml:space="preserve"> 6</w:t>
      </w:r>
      <w:r w:rsidRPr="004F4239">
        <w:rPr>
          <w:rStyle w:val="Strong"/>
          <w:u w:val="single"/>
        </w:rPr>
        <w:t>:</w:t>
      </w:r>
    </w:p>
    <w:p w:rsidR="00D44127" w:rsidRDefault="00D44127" w:rsidP="00D44127">
      <w:pPr>
        <w:overflowPunct/>
        <w:autoSpaceDE/>
        <w:autoSpaceDN/>
        <w:adjustRightInd/>
        <w:spacing w:after="0"/>
        <w:textAlignment w:val="auto"/>
        <w:rPr>
          <w:rStyle w:val="Strong"/>
        </w:rPr>
      </w:pPr>
      <w:r w:rsidRPr="00D44127">
        <w:rPr>
          <w:rStyle w:val="Strong"/>
        </w:rPr>
        <w:t>It is observed that there could be situations in which the allocation of signals/channels at least partially overlaps with the location of guard symbols at the edge of a transition between the MT and the DU.</w:t>
      </w:r>
    </w:p>
    <w:p w:rsidR="00D44127" w:rsidRPr="00D44127" w:rsidRDefault="00D44127" w:rsidP="00D44127">
      <w:pPr>
        <w:overflowPunct/>
        <w:autoSpaceDE/>
        <w:autoSpaceDN/>
        <w:adjustRightInd/>
        <w:spacing w:after="0"/>
        <w:textAlignment w:val="auto"/>
        <w:rPr>
          <w:rStyle w:val="Strong"/>
        </w:rPr>
      </w:pPr>
    </w:p>
    <w:p w:rsidR="00AF202E" w:rsidRDefault="00AF202E" w:rsidP="00C149EE">
      <w:pPr>
        <w:overflowPunct/>
        <w:autoSpaceDE/>
        <w:autoSpaceDN/>
        <w:adjustRightInd/>
        <w:spacing w:after="0"/>
        <w:textAlignment w:val="auto"/>
        <w:rPr>
          <w:rStyle w:val="Strong"/>
          <w:b w:val="0"/>
          <w:bCs w:val="0"/>
        </w:rPr>
      </w:pPr>
    </w:p>
    <w:p w:rsidR="00AF202E" w:rsidRPr="004F4239" w:rsidRDefault="00AF202E" w:rsidP="00AF202E">
      <w:pPr>
        <w:rPr>
          <w:rStyle w:val="Strong"/>
          <w:u w:val="single"/>
        </w:rPr>
      </w:pPr>
      <w:r w:rsidRPr="004F4239">
        <w:rPr>
          <w:rStyle w:val="Strong"/>
          <w:u w:val="single"/>
        </w:rPr>
        <w:t>Proposal</w:t>
      </w:r>
      <w:r w:rsidR="00B471B0">
        <w:rPr>
          <w:rStyle w:val="Strong"/>
          <w:u w:val="single"/>
        </w:rPr>
        <w:t xml:space="preserve"> </w:t>
      </w:r>
      <w:r w:rsidR="00B06CE5">
        <w:rPr>
          <w:rStyle w:val="Strong"/>
          <w:u w:val="single"/>
        </w:rPr>
        <w:t>4</w:t>
      </w:r>
      <w:r w:rsidRPr="004F4239">
        <w:rPr>
          <w:rStyle w:val="Strong"/>
          <w:u w:val="single"/>
        </w:rPr>
        <w:t>:</w:t>
      </w:r>
    </w:p>
    <w:p w:rsidR="00371004" w:rsidRDefault="00403FDB" w:rsidP="00AF202E">
      <w:pPr>
        <w:overflowPunct/>
        <w:autoSpaceDE/>
        <w:autoSpaceDN/>
        <w:adjustRightInd/>
        <w:spacing w:after="0"/>
        <w:textAlignment w:val="auto"/>
        <w:rPr>
          <w:b/>
          <w:bCs/>
        </w:rPr>
      </w:pPr>
      <w:r>
        <w:rPr>
          <w:b/>
          <w:bCs/>
        </w:rPr>
        <w:t>Puncturing or discarding r</w:t>
      </w:r>
      <w:r w:rsidR="00AF202E">
        <w:rPr>
          <w:b/>
          <w:bCs/>
        </w:rPr>
        <w:t xml:space="preserve">ules </w:t>
      </w:r>
      <w:r>
        <w:rPr>
          <w:b/>
          <w:bCs/>
        </w:rPr>
        <w:t>are recommended</w:t>
      </w:r>
      <w:r w:rsidR="00AF202E">
        <w:rPr>
          <w:b/>
          <w:bCs/>
        </w:rPr>
        <w:t xml:space="preserve"> to be defined for the MT</w:t>
      </w:r>
      <w:r w:rsidR="00951CAB">
        <w:rPr>
          <w:b/>
          <w:bCs/>
        </w:rPr>
        <w:t>’s</w:t>
      </w:r>
      <w:r w:rsidR="00AF202E">
        <w:rPr>
          <w:b/>
          <w:bCs/>
        </w:rPr>
        <w:t xml:space="preserve"> handling</w:t>
      </w:r>
      <w:r w:rsidR="00AF202E" w:rsidRPr="005506F0">
        <w:rPr>
          <w:b/>
          <w:bCs/>
        </w:rPr>
        <w:t xml:space="preserve"> </w:t>
      </w:r>
      <w:r w:rsidR="00AF202E">
        <w:rPr>
          <w:b/>
          <w:bCs/>
        </w:rPr>
        <w:t>of signals/channels allocation</w:t>
      </w:r>
      <w:r w:rsidR="00951CAB">
        <w:rPr>
          <w:b/>
          <w:bCs/>
        </w:rPr>
        <w:t>s</w:t>
      </w:r>
      <w:r w:rsidR="00AF202E">
        <w:rPr>
          <w:b/>
          <w:bCs/>
        </w:rPr>
        <w:t xml:space="preserve"> that at least partially overlap with guard symbols </w:t>
      </w:r>
      <w:r w:rsidR="00AF202E" w:rsidRPr="00AF202E">
        <w:rPr>
          <w:b/>
          <w:bCs/>
        </w:rPr>
        <w:t>at the edge of a transition between the MT and the DU</w:t>
      </w:r>
      <w:r w:rsidR="00AF202E">
        <w:rPr>
          <w:b/>
          <w:bCs/>
        </w:rPr>
        <w:t>.</w:t>
      </w:r>
      <w:r w:rsidR="00AF202E" w:rsidRPr="00AF202E">
        <w:rPr>
          <w:b/>
          <w:bCs/>
        </w:rPr>
        <w:t xml:space="preserve"> </w:t>
      </w:r>
    </w:p>
    <w:p w:rsidR="00371004" w:rsidRDefault="00371004" w:rsidP="00AF202E">
      <w:pPr>
        <w:overflowPunct/>
        <w:autoSpaceDE/>
        <w:autoSpaceDN/>
        <w:adjustRightInd/>
        <w:spacing w:after="0"/>
        <w:textAlignment w:val="auto"/>
        <w:rPr>
          <w:b/>
          <w:bCs/>
        </w:rPr>
      </w:pPr>
    </w:p>
    <w:p w:rsidR="00BF00DF" w:rsidRDefault="00BF00DF" w:rsidP="00371004">
      <w:pPr>
        <w:pStyle w:val="Heading3"/>
      </w:pPr>
      <w:bookmarkStart w:id="8" w:name="_Hlk37435195"/>
    </w:p>
    <w:p w:rsidR="00371004" w:rsidRDefault="00BF00DF" w:rsidP="00371004">
      <w:pPr>
        <w:pStyle w:val="Heading3"/>
      </w:pPr>
      <w:bookmarkStart w:id="9" w:name="_Hlk40448597"/>
      <w:r>
        <w:t xml:space="preserve">Discussion on LS </w:t>
      </w:r>
      <w:bookmarkStart w:id="10" w:name="_Hlk40439399"/>
      <w:r w:rsidRPr="00BF00DF">
        <w:t>R2-2004127</w:t>
      </w:r>
      <w:bookmarkEnd w:id="10"/>
      <w:r>
        <w:t xml:space="preserve"> on guard symbols</w:t>
      </w:r>
    </w:p>
    <w:p w:rsidR="00BF00DF" w:rsidRDefault="00BF00DF" w:rsidP="00BF00DF">
      <w:r>
        <w:t>T</w:t>
      </w:r>
      <w:r w:rsidR="00605B49">
        <w:t xml:space="preserve">he LS </w:t>
      </w:r>
      <w:r w:rsidR="00605B49" w:rsidRPr="00605B49">
        <w:t>R2-2004127</w:t>
      </w:r>
      <w:r w:rsidR="00605B49">
        <w:t xml:space="preserve"> [2] is requesting a clarification from RAN1 in regard to the following agreement from RAN1 #99:</w:t>
      </w:r>
    </w:p>
    <w:tbl>
      <w:tblPr>
        <w:tblStyle w:val="TableGrid"/>
        <w:tblW w:w="0" w:type="auto"/>
        <w:tblLook w:val="04A0" w:firstRow="1" w:lastRow="0" w:firstColumn="1" w:lastColumn="0" w:noHBand="0" w:noVBand="1"/>
      </w:tblPr>
      <w:tblGrid>
        <w:gridCol w:w="9629"/>
      </w:tblGrid>
      <w:tr w:rsidR="00A368D1" w:rsidTr="00A368D1">
        <w:tc>
          <w:tcPr>
            <w:tcW w:w="9629" w:type="dxa"/>
          </w:tcPr>
          <w:p w:rsidR="00A368D1" w:rsidRPr="001A151A" w:rsidRDefault="00A368D1" w:rsidP="00A368D1">
            <w:pPr>
              <w:rPr>
                <w:rFonts w:ascii="Times" w:eastAsia="Batang" w:hAnsi="Times"/>
                <w:lang w:eastAsia="x-none"/>
              </w:rPr>
            </w:pPr>
            <w:r w:rsidRPr="001A151A">
              <w:rPr>
                <w:rFonts w:ascii="Times" w:eastAsia="Batang" w:hAnsi="Times"/>
                <w:highlight w:val="green"/>
                <w:lang w:eastAsia="x-none"/>
              </w:rPr>
              <w:t>Agreements</w:t>
            </w:r>
            <w:r w:rsidRPr="001A151A">
              <w:rPr>
                <w:rFonts w:ascii="Times" w:eastAsia="Batang" w:hAnsi="Times"/>
                <w:lang w:eastAsia="x-none"/>
              </w:rPr>
              <w:t>:</w:t>
            </w:r>
          </w:p>
          <w:p w:rsidR="00A368D1" w:rsidRPr="001A151A" w:rsidRDefault="00A368D1" w:rsidP="00A368D1">
            <w:pPr>
              <w:rPr>
                <w:rFonts w:ascii="Times" w:eastAsia="Batang" w:hAnsi="Times"/>
                <w:bCs/>
              </w:rPr>
            </w:pPr>
            <w:r w:rsidRPr="001A151A">
              <w:rPr>
                <w:rFonts w:ascii="Times" w:eastAsia="Batang" w:hAnsi="Times"/>
                <w:bCs/>
                <w:i/>
                <w:iCs/>
              </w:rPr>
              <w:t xml:space="preserve">Desired Guard </w:t>
            </w:r>
            <w:r w:rsidRPr="001A151A">
              <w:rPr>
                <w:rFonts w:ascii="Times" w:eastAsia="Batang" w:hAnsi="Times"/>
                <w:bCs/>
              </w:rPr>
              <w:t>Symbols and</w:t>
            </w:r>
            <w:r w:rsidRPr="001A151A">
              <w:rPr>
                <w:rFonts w:ascii="Times" w:eastAsia="Batang" w:hAnsi="Times"/>
                <w:bCs/>
                <w:i/>
                <w:iCs/>
              </w:rPr>
              <w:t xml:space="preserve"> Provided Guard Symbols </w:t>
            </w:r>
            <w:r w:rsidRPr="001A151A">
              <w:rPr>
                <w:rFonts w:ascii="Times" w:eastAsia="Batang" w:hAnsi="Times"/>
                <w:bCs/>
              </w:rPr>
              <w:t>are provided per cell and use 3 bits for each of the 8 transitions to indicate the number of guard symbols.</w:t>
            </w:r>
          </w:p>
          <w:p w:rsidR="00A368D1" w:rsidRPr="001A151A" w:rsidRDefault="00A368D1" w:rsidP="00A368D1">
            <w:pPr>
              <w:numPr>
                <w:ilvl w:val="0"/>
                <w:numId w:val="26"/>
              </w:numPr>
              <w:overflowPunct/>
              <w:autoSpaceDE/>
              <w:autoSpaceDN/>
              <w:adjustRightInd/>
              <w:spacing w:after="0"/>
              <w:contextualSpacing/>
              <w:textAlignment w:val="auto"/>
              <w:rPr>
                <w:bCs/>
                <w:lang w:eastAsia="ja-JP"/>
              </w:rPr>
            </w:pPr>
            <w:r w:rsidRPr="001A151A">
              <w:rPr>
                <w:bCs/>
                <w:lang w:eastAsia="ja-JP"/>
              </w:rPr>
              <w:t>In Rel-16, a range of 0-4 symbols are supported for each transition. Additional entries are reserved for future use</w:t>
            </w:r>
          </w:p>
          <w:p w:rsidR="00A368D1" w:rsidRDefault="00A368D1" w:rsidP="00BF00DF">
            <w:pPr>
              <w:numPr>
                <w:ilvl w:val="0"/>
                <w:numId w:val="26"/>
              </w:numPr>
              <w:overflowPunct/>
              <w:autoSpaceDE/>
              <w:autoSpaceDN/>
              <w:adjustRightInd/>
              <w:spacing w:after="0"/>
              <w:contextualSpacing/>
              <w:textAlignment w:val="auto"/>
              <w:rPr>
                <w:bCs/>
                <w:lang w:eastAsia="ja-JP"/>
              </w:rPr>
            </w:pPr>
            <w:r w:rsidRPr="001A151A">
              <w:rPr>
                <w:bCs/>
                <w:lang w:eastAsia="ja-JP"/>
              </w:rPr>
              <w:t xml:space="preserve">A new parameter </w:t>
            </w:r>
            <w:r w:rsidRPr="001A151A">
              <w:rPr>
                <w:bCs/>
                <w:i/>
                <w:iCs/>
                <w:lang w:eastAsia="ja-JP"/>
              </w:rPr>
              <w:t>GuardSymbol-SCS</w:t>
            </w:r>
            <w:r w:rsidRPr="001A151A">
              <w:rPr>
                <w:bCs/>
                <w:lang w:eastAsia="ja-JP"/>
              </w:rPr>
              <w:t xml:space="preserve"> is also provided which indicates the reference SCS (FR1: {15kHz, 30kHz, 60kHz}, FR2: {60kHz, 120kHz}) to be used for the guard symbols.</w:t>
            </w:r>
          </w:p>
          <w:p w:rsidR="00A368D1" w:rsidRPr="00A368D1" w:rsidRDefault="00A368D1" w:rsidP="00A368D1">
            <w:pPr>
              <w:overflowPunct/>
              <w:autoSpaceDE/>
              <w:autoSpaceDN/>
              <w:adjustRightInd/>
              <w:spacing w:after="0"/>
              <w:ind w:left="720"/>
              <w:contextualSpacing/>
              <w:textAlignment w:val="auto"/>
              <w:rPr>
                <w:bCs/>
                <w:lang w:eastAsia="ja-JP"/>
              </w:rPr>
            </w:pPr>
          </w:p>
        </w:tc>
      </w:tr>
    </w:tbl>
    <w:p w:rsidR="00A368D1" w:rsidRDefault="00A368D1" w:rsidP="00BF00DF"/>
    <w:p w:rsidR="00605B49" w:rsidRDefault="00605B49" w:rsidP="00BF00DF">
      <w:r>
        <w:t xml:space="preserve">Specifically, the request is to indicate whether </w:t>
      </w:r>
      <w:r w:rsidRPr="00605B49">
        <w:t xml:space="preserve">Desired Guard Symbols and Provided Guard Symbols are </w:t>
      </w:r>
      <w:r>
        <w:t>applicable to a specific cell or to a cell group.</w:t>
      </w:r>
    </w:p>
    <w:p w:rsidR="00605B49" w:rsidRDefault="00605B49" w:rsidP="00BF00DF">
      <w:r>
        <w:t xml:space="preserve">The </w:t>
      </w:r>
      <w:r w:rsidR="00141159">
        <w:t>introduction</w:t>
      </w:r>
      <w:r w:rsidR="002F1808">
        <w:t xml:space="preserve"> </w:t>
      </w:r>
      <w:r w:rsidR="00141159">
        <w:t>of these</w:t>
      </w:r>
      <w:r w:rsidR="002F1808">
        <w:t xml:space="preserve"> </w:t>
      </w:r>
      <w:r>
        <w:t>guard symbols</w:t>
      </w:r>
      <w:r w:rsidR="002F1808">
        <w:t xml:space="preserve"> </w:t>
      </w:r>
      <w:r w:rsidR="00141159">
        <w:t xml:space="preserve">was intended to address the issue of symbol overlapping in transitions between IAB-MT and IAB-DU operation and vice versa, regardless of the number of active cells. In presence of multiple active cells at the IAB-MT and/or at the IAB-DU, possibly with different relative timing relationships, there could be variability in the number of required symbols when looking at the transition between operation in one IAB-MT cell and operation in one IAB-DU cell. As a result, there </w:t>
      </w:r>
      <w:r w:rsidR="00F634F5">
        <w:t>are</w:t>
      </w:r>
      <w:r w:rsidR="00141159">
        <w:t xml:space="preserve"> at least two options:</w:t>
      </w:r>
    </w:p>
    <w:p w:rsidR="00141159" w:rsidRPr="00F634F5" w:rsidRDefault="00F634F5" w:rsidP="00141159">
      <w:pPr>
        <w:pStyle w:val="ListParagraph"/>
        <w:numPr>
          <w:ilvl w:val="0"/>
          <w:numId w:val="27"/>
        </w:numPr>
      </w:pPr>
      <w:r>
        <w:t xml:space="preserve">The IAB-node requests </w:t>
      </w:r>
      <w:r w:rsidRPr="001A151A">
        <w:rPr>
          <w:rFonts w:ascii="Times" w:eastAsia="Batang" w:hAnsi="Times"/>
          <w:bCs/>
          <w:i/>
          <w:iCs/>
        </w:rPr>
        <w:t xml:space="preserve">Desired Guard </w:t>
      </w:r>
      <w:r w:rsidRPr="001A151A">
        <w:rPr>
          <w:rFonts w:ascii="Times" w:eastAsia="Batang" w:hAnsi="Times"/>
          <w:bCs/>
        </w:rPr>
        <w:t xml:space="preserve">Symbols </w:t>
      </w:r>
      <w:r>
        <w:rPr>
          <w:rFonts w:ascii="Times" w:eastAsia="Batang" w:hAnsi="Times"/>
          <w:bCs/>
        </w:rPr>
        <w:t xml:space="preserve">based on the worst case scenario across all active carriers. The parent provides one instance of </w:t>
      </w:r>
      <w:r w:rsidRPr="001A151A">
        <w:rPr>
          <w:rFonts w:ascii="Times" w:eastAsia="Batang" w:hAnsi="Times"/>
          <w:bCs/>
          <w:i/>
          <w:iCs/>
        </w:rPr>
        <w:t>Provided Guard Symbols</w:t>
      </w:r>
      <w:r>
        <w:rPr>
          <w:rFonts w:ascii="Times" w:eastAsia="Batang" w:hAnsi="Times"/>
          <w:bCs/>
          <w:i/>
          <w:iCs/>
        </w:rPr>
        <w:t xml:space="preserve"> </w:t>
      </w:r>
      <w:r>
        <w:rPr>
          <w:rFonts w:ascii="Times" w:eastAsia="Batang" w:hAnsi="Times"/>
          <w:bCs/>
        </w:rPr>
        <w:t>per IAB-node.</w:t>
      </w:r>
    </w:p>
    <w:p w:rsidR="00F634F5" w:rsidRPr="00F634F5" w:rsidRDefault="00F634F5" w:rsidP="00141159">
      <w:pPr>
        <w:pStyle w:val="ListParagraph"/>
        <w:numPr>
          <w:ilvl w:val="0"/>
          <w:numId w:val="27"/>
        </w:numPr>
      </w:pPr>
      <w:r>
        <w:rPr>
          <w:rFonts w:ascii="Times" w:eastAsia="Batang" w:hAnsi="Times"/>
          <w:bCs/>
        </w:rPr>
        <w:t xml:space="preserve">The IAB-node </w:t>
      </w:r>
      <w:r>
        <w:t xml:space="preserve">requests </w:t>
      </w:r>
      <w:r w:rsidRPr="001A151A">
        <w:rPr>
          <w:rFonts w:ascii="Times" w:eastAsia="Batang" w:hAnsi="Times"/>
          <w:bCs/>
          <w:i/>
          <w:iCs/>
        </w:rPr>
        <w:t xml:space="preserve">Desired Guard </w:t>
      </w:r>
      <w:r w:rsidRPr="001A151A">
        <w:rPr>
          <w:rFonts w:ascii="Times" w:eastAsia="Batang" w:hAnsi="Times"/>
          <w:bCs/>
        </w:rPr>
        <w:t xml:space="preserve">Symbols </w:t>
      </w:r>
      <w:r>
        <w:rPr>
          <w:rFonts w:ascii="Times" w:eastAsia="Batang" w:hAnsi="Times"/>
          <w:bCs/>
        </w:rPr>
        <w:t xml:space="preserve">(and the parent node provides </w:t>
      </w:r>
      <w:r w:rsidRPr="001A151A">
        <w:rPr>
          <w:rFonts w:ascii="Times" w:eastAsia="Batang" w:hAnsi="Times"/>
          <w:bCs/>
          <w:i/>
          <w:iCs/>
        </w:rPr>
        <w:t>Provided Guard Symbols</w:t>
      </w:r>
      <w:r>
        <w:rPr>
          <w:rFonts w:ascii="Times" w:eastAsia="Batang" w:hAnsi="Times"/>
          <w:bCs/>
        </w:rPr>
        <w:t>) for each pair of active cells (MT cell, DU cell).</w:t>
      </w:r>
    </w:p>
    <w:p w:rsidR="00F634F5" w:rsidRDefault="00F634F5" w:rsidP="00F634F5">
      <w:r>
        <w:t>While 1) might be acceptable, solution 2) is slightly preferred for additional flexibility considering this is envisioned to be a semi-static information exchange and hence there is very limited overhead.</w:t>
      </w:r>
    </w:p>
    <w:p w:rsidR="00F634F5" w:rsidRPr="004F4239" w:rsidRDefault="00F634F5" w:rsidP="00F634F5">
      <w:pPr>
        <w:rPr>
          <w:rStyle w:val="Strong"/>
          <w:u w:val="single"/>
        </w:rPr>
      </w:pPr>
      <w:r w:rsidRPr="004F4239">
        <w:rPr>
          <w:rStyle w:val="Strong"/>
          <w:u w:val="single"/>
        </w:rPr>
        <w:t>Proposal</w:t>
      </w:r>
      <w:r>
        <w:rPr>
          <w:rStyle w:val="Strong"/>
          <w:u w:val="single"/>
        </w:rPr>
        <w:t xml:space="preserve"> </w:t>
      </w:r>
      <w:r w:rsidR="00891261">
        <w:rPr>
          <w:rStyle w:val="Strong"/>
          <w:u w:val="single"/>
        </w:rPr>
        <w:t>5</w:t>
      </w:r>
      <w:r w:rsidRPr="004F4239">
        <w:rPr>
          <w:rStyle w:val="Strong"/>
          <w:u w:val="single"/>
        </w:rPr>
        <w:t>:</w:t>
      </w:r>
    </w:p>
    <w:p w:rsidR="00F634F5" w:rsidRPr="00F634F5" w:rsidRDefault="00F634F5" w:rsidP="00F634F5">
      <w:pPr>
        <w:rPr>
          <w:b/>
        </w:rPr>
      </w:pPr>
      <w:r w:rsidRPr="00F634F5">
        <w:rPr>
          <w:rFonts w:ascii="Times" w:eastAsia="Batang" w:hAnsi="Times"/>
          <w:b/>
        </w:rPr>
        <w:t xml:space="preserve">The IAB-node </w:t>
      </w:r>
      <w:r w:rsidRPr="00F634F5">
        <w:rPr>
          <w:b/>
        </w:rPr>
        <w:t xml:space="preserve">requests </w:t>
      </w:r>
      <w:r w:rsidRPr="00F634F5">
        <w:rPr>
          <w:rFonts w:ascii="Times" w:eastAsia="Batang" w:hAnsi="Times"/>
          <w:b/>
          <w:i/>
          <w:iCs/>
        </w:rPr>
        <w:t xml:space="preserve">Desired Guard </w:t>
      </w:r>
      <w:r w:rsidRPr="00F634F5">
        <w:rPr>
          <w:rFonts w:ascii="Times" w:eastAsia="Batang" w:hAnsi="Times"/>
          <w:b/>
        </w:rPr>
        <w:t xml:space="preserve">Symbols (and the parent node provides </w:t>
      </w:r>
      <w:r w:rsidRPr="00F634F5">
        <w:rPr>
          <w:rFonts w:ascii="Times" w:eastAsia="Batang" w:hAnsi="Times"/>
          <w:b/>
          <w:i/>
          <w:iCs/>
        </w:rPr>
        <w:t>Provided Guard Symbols</w:t>
      </w:r>
      <w:r w:rsidRPr="00F634F5">
        <w:rPr>
          <w:rFonts w:ascii="Times" w:eastAsia="Batang" w:hAnsi="Times"/>
          <w:b/>
        </w:rPr>
        <w:t>) for each pair of active cells (MT cell, DU cell).</w:t>
      </w:r>
    </w:p>
    <w:bookmarkEnd w:id="9"/>
    <w:p w:rsidR="00A97C3A" w:rsidRDefault="00A97C3A" w:rsidP="00A97C3A"/>
    <w:p w:rsidR="00DA6909" w:rsidRDefault="00DA6909" w:rsidP="00A97C3A"/>
    <w:p w:rsidR="00BF00DF" w:rsidRDefault="00BF00DF" w:rsidP="00BF00DF">
      <w:pPr>
        <w:pStyle w:val="Heading3"/>
      </w:pPr>
      <w:bookmarkStart w:id="11" w:name="_Hlk40464403"/>
      <w:bookmarkStart w:id="12" w:name="_Hlk40452873"/>
      <w:r>
        <w:lastRenderedPageBreak/>
        <w:t xml:space="preserve">Discussion on LS </w:t>
      </w:r>
      <w:r w:rsidRPr="00BF00DF">
        <w:t>R3-202859</w:t>
      </w:r>
      <w:r>
        <w:t xml:space="preserve"> on </w:t>
      </w:r>
      <w:r w:rsidRPr="00BF00DF">
        <w:t>cell-specific signals/channel configurations</w:t>
      </w:r>
      <w:bookmarkEnd w:id="11"/>
    </w:p>
    <w:p w:rsidR="00BF00DF" w:rsidRDefault="00A368D1" w:rsidP="00BF00DF">
      <w:r>
        <w:t xml:space="preserve">The LS </w:t>
      </w:r>
      <w:r w:rsidRPr="00A368D1">
        <w:t>R3-202859</w:t>
      </w:r>
      <w:r>
        <w:t xml:space="preserve"> [3] is requesting feedback from RAN1 in regard to the following agreement from RAN1 #99:</w:t>
      </w:r>
    </w:p>
    <w:tbl>
      <w:tblPr>
        <w:tblStyle w:val="TableGrid"/>
        <w:tblW w:w="0" w:type="auto"/>
        <w:tblLook w:val="04A0" w:firstRow="1" w:lastRow="0" w:firstColumn="1" w:lastColumn="0" w:noHBand="0" w:noVBand="1"/>
      </w:tblPr>
      <w:tblGrid>
        <w:gridCol w:w="9629"/>
      </w:tblGrid>
      <w:tr w:rsidR="00701F1D" w:rsidTr="00701F1D">
        <w:tc>
          <w:tcPr>
            <w:tcW w:w="9629" w:type="dxa"/>
          </w:tcPr>
          <w:p w:rsidR="00701F1D" w:rsidRDefault="00701F1D" w:rsidP="00701F1D">
            <w:pPr>
              <w:rPr>
                <w:rStyle w:val="Strong"/>
                <w:b w:val="0"/>
                <w:bCs w:val="0"/>
              </w:rPr>
            </w:pPr>
            <w:r>
              <w:rPr>
                <w:rStyle w:val="Strong"/>
                <w:highlight w:val="green"/>
              </w:rPr>
              <w:t>Agreements</w:t>
            </w:r>
            <w:r>
              <w:rPr>
                <w:rStyle w:val="Strong"/>
              </w:rPr>
              <w:t>:</w:t>
            </w:r>
          </w:p>
          <w:p w:rsidR="00701F1D" w:rsidRDefault="00701F1D" w:rsidP="00701F1D">
            <w:pPr>
              <w:rPr>
                <w:i/>
                <w:iCs/>
                <w:lang w:val="en-US"/>
              </w:rPr>
            </w:pPr>
            <w:r w:rsidRPr="00701F1D">
              <w:rPr>
                <w:rStyle w:val="Strong"/>
                <w:b w:val="0"/>
                <w:bCs w:val="0"/>
              </w:rPr>
              <w:t>A parent IAB node/donor can be provided with c</w:t>
            </w:r>
            <w:r w:rsidRPr="00701F1D">
              <w:t>ell-specific</w:t>
            </w:r>
            <w:r>
              <w:t xml:space="preserve"> signals/channels configurations (as listed in the previous agreements copied below) of each child IAB-DU. How/whether to use the information to handle any potential conflict at the parent IAB node/donor is left to network implementation </w:t>
            </w:r>
          </w:p>
          <w:p w:rsidR="00701F1D" w:rsidRDefault="00701F1D" w:rsidP="00701F1D">
            <w:pPr>
              <w:pStyle w:val="ListParagraph"/>
              <w:numPr>
                <w:ilvl w:val="1"/>
                <w:numId w:val="28"/>
              </w:numPr>
              <w:spacing w:after="120"/>
              <w:ind w:left="779"/>
              <w:jc w:val="both"/>
              <w:rPr>
                <w:i/>
                <w:iCs/>
              </w:rPr>
            </w:pPr>
            <w:r>
              <w:t>NOTE: This overturns the last sub-bullet of the following RAN1#97 agreement:</w:t>
            </w:r>
          </w:p>
          <w:p w:rsidR="00701F1D" w:rsidRDefault="00701F1D" w:rsidP="00701F1D">
            <w:pPr>
              <w:ind w:left="1440"/>
            </w:pPr>
            <w:r>
              <w:rPr>
                <w:highlight w:val="green"/>
              </w:rPr>
              <w:t>Agreements</w:t>
            </w:r>
            <w:r>
              <w:t>:</w:t>
            </w:r>
          </w:p>
          <w:p w:rsidR="00701F1D" w:rsidRDefault="00701F1D" w:rsidP="00701F1D">
            <w:pPr>
              <w:ind w:left="1440"/>
            </w:pPr>
            <w:r>
              <w:t>If a DU NA or Soft resource is configured with cell-specific signals/channels, the resource is treated as if it were a Hard DU resource (Alt. 2 from RAN1#96bis).</w:t>
            </w:r>
          </w:p>
          <w:p w:rsidR="00701F1D" w:rsidRDefault="00701F1D" w:rsidP="00701F1D">
            <w:pPr>
              <w:numPr>
                <w:ilvl w:val="1"/>
                <w:numId w:val="29"/>
              </w:numPr>
              <w:ind w:left="2520"/>
            </w:pPr>
            <w:r>
              <w:t>The list of cell-specific signals/channels includes:</w:t>
            </w:r>
          </w:p>
          <w:p w:rsidR="00701F1D" w:rsidRDefault="00701F1D" w:rsidP="00701F1D">
            <w:pPr>
              <w:numPr>
                <w:ilvl w:val="0"/>
                <w:numId w:val="30"/>
              </w:numPr>
              <w:ind w:left="3240"/>
            </w:pPr>
            <w:r>
              <w:t>resources for SSB transmission at DU, including both CD-SSB and non-CD-SSB;</w:t>
            </w:r>
          </w:p>
          <w:p w:rsidR="00701F1D" w:rsidRDefault="00701F1D" w:rsidP="00701F1D">
            <w:pPr>
              <w:numPr>
                <w:ilvl w:val="0"/>
                <w:numId w:val="30"/>
              </w:numPr>
              <w:ind w:left="3240"/>
            </w:pPr>
            <w:r>
              <w:t>configured RACH occasions for receiving at the DU</w:t>
            </w:r>
          </w:p>
          <w:p w:rsidR="00701F1D" w:rsidRDefault="00701F1D" w:rsidP="00701F1D">
            <w:pPr>
              <w:numPr>
                <w:ilvl w:val="0"/>
                <w:numId w:val="30"/>
              </w:numPr>
              <w:ind w:left="3240"/>
            </w:pPr>
            <w:r>
              <w:t>periodic CSI-RS transmission at the DU</w:t>
            </w:r>
          </w:p>
          <w:p w:rsidR="00701F1D" w:rsidRDefault="00701F1D" w:rsidP="00701F1D">
            <w:pPr>
              <w:numPr>
                <w:ilvl w:val="0"/>
                <w:numId w:val="30"/>
              </w:numPr>
              <w:ind w:left="3240"/>
            </w:pPr>
            <w:r>
              <w:t>scheduled resource for receving SR at DU</w:t>
            </w:r>
          </w:p>
          <w:p w:rsidR="00701F1D" w:rsidRDefault="00701F1D" w:rsidP="00701F1D">
            <w:pPr>
              <w:numPr>
                <w:ilvl w:val="0"/>
                <w:numId w:val="31"/>
              </w:numPr>
              <w:ind w:left="2520"/>
            </w:pPr>
            <w:r>
              <w:t>The parent does not need to be aware of the cell-specific signals/channel configurations of the child DU</w:t>
            </w:r>
          </w:p>
          <w:p w:rsidR="00701F1D" w:rsidRDefault="00701F1D" w:rsidP="00D72A67">
            <w:pPr>
              <w:rPr>
                <w:rStyle w:val="Strong"/>
              </w:rPr>
            </w:pPr>
          </w:p>
        </w:tc>
      </w:tr>
    </w:tbl>
    <w:p w:rsidR="00371004" w:rsidRDefault="00371004" w:rsidP="00D72A67">
      <w:pPr>
        <w:rPr>
          <w:rStyle w:val="Strong"/>
        </w:rPr>
      </w:pPr>
    </w:p>
    <w:p w:rsidR="00E95B56" w:rsidRDefault="00E95B56" w:rsidP="00D72A67">
      <w:r>
        <w:t>Specifically, RAN3 expressed a concern with the volume of signalling required to provide the configuration information required for CSI-RS and SR. Moreover, RAN3 is asking RAN1 for feedback on the following alternative approaches:</w:t>
      </w:r>
    </w:p>
    <w:p w:rsidR="00E95B56" w:rsidRDefault="00E95B56" w:rsidP="00E95B56">
      <w:pPr>
        <w:pStyle w:val="ListParagraph"/>
        <w:numPr>
          <w:ilvl w:val="0"/>
          <w:numId w:val="32"/>
        </w:numPr>
      </w:pPr>
      <w:r>
        <w:t>E</w:t>
      </w:r>
      <w:r w:rsidRPr="00E95B56">
        <w:t>xclude CSI-RS and SR configurations from the list of cell-specific signals/channels configurations.</w:t>
      </w:r>
    </w:p>
    <w:p w:rsidR="00E95B56" w:rsidRDefault="00E95B56" w:rsidP="00E95B56">
      <w:pPr>
        <w:pStyle w:val="ListParagraph"/>
        <w:numPr>
          <w:ilvl w:val="0"/>
          <w:numId w:val="32"/>
        </w:numPr>
      </w:pPr>
      <w:r w:rsidRPr="00E95B56">
        <w:t>Make the CSI-RS and SR configurations as optional in the cell-specific signals/channels configurations so that they do not have to be configured if signaling storm becomes a concern</w:t>
      </w:r>
      <w:r>
        <w:t>.</w:t>
      </w:r>
    </w:p>
    <w:p w:rsidR="00E95B56" w:rsidRDefault="00C5493B" w:rsidP="00D72A67">
      <w:pPr>
        <w:rPr>
          <w:rStyle w:val="Strong"/>
          <w:b w:val="0"/>
          <w:bCs w:val="0"/>
        </w:rPr>
      </w:pPr>
      <w:r>
        <w:rPr>
          <w:rStyle w:val="Strong"/>
          <w:b w:val="0"/>
          <w:bCs w:val="0"/>
        </w:rPr>
        <w:t>It is observed that the whole set of child DU configuration information was intended to be optional, so the approach 2) is certainly acceptable and slightly preferred over approach 1).</w:t>
      </w:r>
    </w:p>
    <w:p w:rsidR="00C5493B" w:rsidRPr="004F4239" w:rsidRDefault="00C5493B" w:rsidP="00C5493B">
      <w:pPr>
        <w:rPr>
          <w:rStyle w:val="Strong"/>
          <w:u w:val="single"/>
        </w:rPr>
      </w:pPr>
      <w:r w:rsidRPr="004F4239">
        <w:rPr>
          <w:rStyle w:val="Strong"/>
          <w:u w:val="single"/>
        </w:rPr>
        <w:t>Proposal</w:t>
      </w:r>
      <w:r>
        <w:rPr>
          <w:rStyle w:val="Strong"/>
          <w:u w:val="single"/>
        </w:rPr>
        <w:t xml:space="preserve"> </w:t>
      </w:r>
      <w:r w:rsidR="00076F6F">
        <w:rPr>
          <w:rStyle w:val="Strong"/>
          <w:u w:val="single"/>
        </w:rPr>
        <w:t>6</w:t>
      </w:r>
      <w:r w:rsidRPr="004F4239">
        <w:rPr>
          <w:rStyle w:val="Strong"/>
          <w:u w:val="single"/>
        </w:rPr>
        <w:t>:</w:t>
      </w:r>
    </w:p>
    <w:p w:rsidR="00C5493B" w:rsidRPr="00F634F5" w:rsidRDefault="00C5493B" w:rsidP="00C5493B">
      <w:pPr>
        <w:rPr>
          <w:b/>
        </w:rPr>
      </w:pPr>
      <w:r>
        <w:rPr>
          <w:b/>
        </w:rPr>
        <w:t>In the context of the signals/channels configuration information of a child DU that can be made available to the parent IAB-node, the con</w:t>
      </w:r>
      <w:r w:rsidR="00385C12">
        <w:rPr>
          <w:b/>
        </w:rPr>
        <w:t xml:space="preserve">figuration information for each </w:t>
      </w:r>
      <w:r w:rsidR="005328F7">
        <w:rPr>
          <w:b/>
        </w:rPr>
        <w:t>signal/</w:t>
      </w:r>
      <w:r w:rsidR="00385C12">
        <w:rPr>
          <w:b/>
        </w:rPr>
        <w:t xml:space="preserve">channel </w:t>
      </w:r>
      <w:r w:rsidR="00AC17FA">
        <w:rPr>
          <w:b/>
        </w:rPr>
        <w:t xml:space="preserve">can be optionally provided independently from the other </w:t>
      </w:r>
      <w:r w:rsidR="005328F7">
        <w:rPr>
          <w:b/>
        </w:rPr>
        <w:t>signals/</w:t>
      </w:r>
      <w:r w:rsidR="00AC17FA">
        <w:rPr>
          <w:b/>
        </w:rPr>
        <w:t>channels.</w:t>
      </w:r>
    </w:p>
    <w:p w:rsidR="00C5493B" w:rsidRPr="00C5493B" w:rsidRDefault="00C5493B" w:rsidP="00D72A67">
      <w:pPr>
        <w:rPr>
          <w:rStyle w:val="Strong"/>
          <w:b w:val="0"/>
          <w:bCs w:val="0"/>
        </w:rPr>
      </w:pPr>
    </w:p>
    <w:bookmarkEnd w:id="8"/>
    <w:bookmarkEnd w:id="12"/>
    <w:p w:rsidR="00A242C1" w:rsidRPr="00AF202E" w:rsidRDefault="00A242C1" w:rsidP="00AF202E">
      <w:pPr>
        <w:overflowPunct/>
        <w:autoSpaceDE/>
        <w:autoSpaceDN/>
        <w:adjustRightInd/>
        <w:spacing w:after="0"/>
        <w:textAlignment w:val="auto"/>
      </w:pPr>
      <w:r>
        <w:rPr>
          <w:bCs/>
        </w:rPr>
        <w:br w:type="page"/>
      </w:r>
    </w:p>
    <w:bookmarkEnd w:id="7"/>
    <w:p w:rsidR="00652213" w:rsidRDefault="007458D9" w:rsidP="00D14BA0">
      <w:pPr>
        <w:pStyle w:val="Heading3"/>
      </w:pPr>
      <w:r>
        <w:lastRenderedPageBreak/>
        <w:t>Conclusion</w:t>
      </w:r>
    </w:p>
    <w:p w:rsidR="007458D9" w:rsidRDefault="00F4475B" w:rsidP="00652213">
      <w:r>
        <w:t xml:space="preserve">This contribution </w:t>
      </w:r>
      <w:r w:rsidR="00A123EA">
        <w:t xml:space="preserve">provided </w:t>
      </w:r>
      <w:r w:rsidR="00DE1306">
        <w:t>some clarifications for IAB resource management</w:t>
      </w:r>
      <w:bookmarkStart w:id="13" w:name="_GoBack"/>
      <w:bookmarkEnd w:id="13"/>
      <w:r w:rsidR="00A123EA">
        <w:t>.</w:t>
      </w:r>
      <w:r w:rsidR="00152200">
        <w:t xml:space="preserve"> The following observations and proposals were made:</w:t>
      </w:r>
    </w:p>
    <w:p w:rsidR="002257EE" w:rsidRPr="004F4239" w:rsidRDefault="002257EE" w:rsidP="002257EE">
      <w:pPr>
        <w:rPr>
          <w:rStyle w:val="Strong"/>
          <w:u w:val="single"/>
        </w:rPr>
      </w:pPr>
      <w:r>
        <w:rPr>
          <w:rStyle w:val="Strong"/>
          <w:u w:val="single"/>
        </w:rPr>
        <w:t>Observation 1</w:t>
      </w:r>
      <w:r w:rsidRPr="004F4239">
        <w:rPr>
          <w:rStyle w:val="Strong"/>
          <w:u w:val="single"/>
        </w:rPr>
        <w:t>:</w:t>
      </w:r>
    </w:p>
    <w:p w:rsidR="002257EE" w:rsidRPr="00535D92" w:rsidRDefault="002257EE" w:rsidP="002257EE">
      <w:pPr>
        <w:rPr>
          <w:rStyle w:val="Strong"/>
          <w:b w:val="0"/>
          <w:bCs w:val="0"/>
        </w:rPr>
      </w:pPr>
      <w:r>
        <w:rPr>
          <w:rStyle w:val="Strong"/>
        </w:rPr>
        <w:t xml:space="preserve">For effective use of guard symbols inserted by a parent node in presence of transitions between the MT and the MU at the child node, it is </w:t>
      </w:r>
      <w:r w:rsidRPr="006A6664">
        <w:rPr>
          <w:rStyle w:val="Strong"/>
        </w:rPr>
        <w:t xml:space="preserve">important that both </w:t>
      </w:r>
      <w:r>
        <w:rPr>
          <w:rStyle w:val="Strong"/>
        </w:rPr>
        <w:t>parent and child nodes</w:t>
      </w:r>
      <w:r w:rsidRPr="006A6664">
        <w:rPr>
          <w:rStyle w:val="Strong"/>
        </w:rPr>
        <w:t xml:space="preserve"> have the same view on </w:t>
      </w:r>
      <w:r>
        <w:rPr>
          <w:rStyle w:val="Strong"/>
        </w:rPr>
        <w:t xml:space="preserve">the </w:t>
      </w:r>
      <w:r w:rsidRPr="00A3298C">
        <w:rPr>
          <w:rStyle w:val="Strong"/>
          <w:u w:val="single"/>
        </w:rPr>
        <w:t>location</w:t>
      </w:r>
      <w:r>
        <w:rPr>
          <w:rStyle w:val="Strong"/>
        </w:rPr>
        <w:t xml:space="preserve"> of</w:t>
      </w:r>
      <w:r w:rsidRPr="006A6664">
        <w:rPr>
          <w:rStyle w:val="Strong"/>
        </w:rPr>
        <w:t xml:space="preserve"> the MT to DU or DU to MT transitions</w:t>
      </w:r>
      <w:r>
        <w:rPr>
          <w:rStyle w:val="Strong"/>
        </w:rPr>
        <w:t xml:space="preserve">. </w:t>
      </w:r>
    </w:p>
    <w:p w:rsidR="002257EE" w:rsidRPr="004F4239" w:rsidRDefault="002257EE" w:rsidP="002257EE">
      <w:pPr>
        <w:rPr>
          <w:rStyle w:val="Strong"/>
          <w:u w:val="single"/>
        </w:rPr>
      </w:pPr>
      <w:r>
        <w:rPr>
          <w:rStyle w:val="Strong"/>
          <w:u w:val="single"/>
        </w:rPr>
        <w:t>Observation 2</w:t>
      </w:r>
      <w:r w:rsidRPr="004F4239">
        <w:rPr>
          <w:rStyle w:val="Strong"/>
          <w:u w:val="single"/>
        </w:rPr>
        <w:t>:</w:t>
      </w:r>
    </w:p>
    <w:p w:rsidR="002257EE" w:rsidRDefault="002257EE" w:rsidP="002257EE">
      <w:r>
        <w:rPr>
          <w:rStyle w:val="Strong"/>
        </w:rPr>
        <w:t>For increased benefit of the use of guard symbols inserted by a parent node in presence of transitions between the MT and the MU at the child node, it is necessary</w:t>
      </w:r>
      <w:r w:rsidRPr="006A6664">
        <w:rPr>
          <w:rStyle w:val="Strong"/>
        </w:rPr>
        <w:t xml:space="preserve"> that both </w:t>
      </w:r>
      <w:r>
        <w:rPr>
          <w:rStyle w:val="Strong"/>
        </w:rPr>
        <w:t>parent and child nodes</w:t>
      </w:r>
      <w:r w:rsidRPr="006A6664">
        <w:rPr>
          <w:rStyle w:val="Strong"/>
        </w:rPr>
        <w:t xml:space="preserve"> have the same view on </w:t>
      </w:r>
      <w:r>
        <w:rPr>
          <w:rStyle w:val="Strong"/>
        </w:rPr>
        <w:t xml:space="preserve">the </w:t>
      </w:r>
      <w:r w:rsidRPr="00A3298C">
        <w:rPr>
          <w:rStyle w:val="Strong"/>
          <w:u w:val="single"/>
        </w:rPr>
        <w:t>type</w:t>
      </w:r>
      <w:r>
        <w:rPr>
          <w:rStyle w:val="Strong"/>
        </w:rPr>
        <w:t xml:space="preserve"> of</w:t>
      </w:r>
      <w:r w:rsidRPr="006A6664">
        <w:rPr>
          <w:rStyle w:val="Strong"/>
        </w:rPr>
        <w:t xml:space="preserve"> the MT to DU or DU to MT transitions</w:t>
      </w:r>
      <w:r>
        <w:rPr>
          <w:rStyle w:val="Strong"/>
        </w:rPr>
        <w:t xml:space="preserve"> if the number of provided guard symbols is different for each transition type.</w:t>
      </w:r>
    </w:p>
    <w:p w:rsidR="002257EE" w:rsidRPr="004F4239" w:rsidRDefault="002257EE" w:rsidP="002257EE">
      <w:pPr>
        <w:rPr>
          <w:rStyle w:val="Strong"/>
          <w:u w:val="single"/>
        </w:rPr>
      </w:pPr>
      <w:r>
        <w:rPr>
          <w:rStyle w:val="Strong"/>
          <w:u w:val="single"/>
        </w:rPr>
        <w:t>Observation 3</w:t>
      </w:r>
      <w:r w:rsidRPr="004F4239">
        <w:rPr>
          <w:rStyle w:val="Strong"/>
          <w:u w:val="single"/>
        </w:rPr>
        <w:t>:</w:t>
      </w:r>
    </w:p>
    <w:p w:rsidR="002257EE" w:rsidRDefault="002257EE" w:rsidP="002257EE">
      <w:r>
        <w:rPr>
          <w:rStyle w:val="Strong"/>
        </w:rPr>
        <w:t>D</w:t>
      </w:r>
      <w:r w:rsidRPr="005666E5">
        <w:rPr>
          <w:rStyle w:val="Strong"/>
        </w:rPr>
        <w:t>etermination of MT to DU transitions (and vice versa) and their type in the context of guard symbols applicability needs to be based on common information</w:t>
      </w:r>
      <w:r>
        <w:rPr>
          <w:rStyle w:val="Strong"/>
        </w:rPr>
        <w:t xml:space="preserve"> available at both the parent and child nodes.</w:t>
      </w:r>
    </w:p>
    <w:p w:rsidR="002257EE" w:rsidRPr="004F4239" w:rsidRDefault="002257EE" w:rsidP="002257EE">
      <w:pPr>
        <w:rPr>
          <w:rStyle w:val="Strong"/>
          <w:u w:val="single"/>
        </w:rPr>
      </w:pPr>
      <w:r>
        <w:rPr>
          <w:rStyle w:val="Strong"/>
          <w:u w:val="single"/>
        </w:rPr>
        <w:t>Observation 4</w:t>
      </w:r>
      <w:r w:rsidRPr="004F4239">
        <w:rPr>
          <w:rStyle w:val="Strong"/>
          <w:u w:val="single"/>
        </w:rPr>
        <w:t>:</w:t>
      </w:r>
    </w:p>
    <w:p w:rsidR="002257EE" w:rsidRDefault="002257EE" w:rsidP="002257EE">
      <w:pPr>
        <w:keepNext/>
        <w:keepLines/>
        <w:widowControl w:val="0"/>
        <w:rPr>
          <w:rStyle w:val="Strong"/>
          <w:u w:val="single"/>
        </w:rPr>
      </w:pPr>
      <w:r w:rsidRPr="00132FEA">
        <w:rPr>
          <w:rStyle w:val="Strong"/>
        </w:rPr>
        <w:t xml:space="preserve">Transitions from the DU and the MT and back could potentially happen relatively close to each other. If guard symbols </w:t>
      </w:r>
      <w:r>
        <w:rPr>
          <w:rStyle w:val="Strong"/>
        </w:rPr>
        <w:t>are provided</w:t>
      </w:r>
      <w:r w:rsidRPr="00132FEA">
        <w:rPr>
          <w:rStyle w:val="Strong"/>
        </w:rPr>
        <w:t xml:space="preserve"> for each transition, it is potentially possible that, effectively, </w:t>
      </w:r>
      <w:r>
        <w:rPr>
          <w:rStyle w:val="Strong"/>
        </w:rPr>
        <w:t>t</w:t>
      </w:r>
      <w:r w:rsidRPr="00132FEA">
        <w:rPr>
          <w:rStyle w:val="Strong"/>
        </w:rPr>
        <w:t xml:space="preserve">he transition </w:t>
      </w:r>
      <w:r>
        <w:rPr>
          <w:rStyle w:val="Strong"/>
        </w:rPr>
        <w:t>does not happen as there are no symbols left.</w:t>
      </w:r>
    </w:p>
    <w:p w:rsidR="002257EE" w:rsidRPr="004F4239" w:rsidRDefault="002257EE" w:rsidP="002257EE">
      <w:pPr>
        <w:rPr>
          <w:rStyle w:val="Strong"/>
          <w:u w:val="single"/>
        </w:rPr>
      </w:pPr>
      <w:r>
        <w:rPr>
          <w:rStyle w:val="Strong"/>
          <w:u w:val="single"/>
        </w:rPr>
        <w:t>Observation 5</w:t>
      </w:r>
      <w:r w:rsidRPr="004F4239">
        <w:rPr>
          <w:rStyle w:val="Strong"/>
          <w:u w:val="single"/>
        </w:rPr>
        <w:t>:</w:t>
      </w:r>
    </w:p>
    <w:p w:rsidR="002257EE" w:rsidRPr="005506F0" w:rsidRDefault="002257EE" w:rsidP="002257EE">
      <w:pPr>
        <w:rPr>
          <w:b/>
          <w:bCs/>
        </w:rPr>
      </w:pPr>
      <w:r w:rsidRPr="005506F0">
        <w:rPr>
          <w:b/>
          <w:bCs/>
        </w:rPr>
        <w:t>In presence of F symbols in the child DU configuration at the edge of a MT to DU transition (or vice versa) it is not possible for the parent node to determine the child DU’s state (Rx or Tx) and hence determine fully the transition type.</w:t>
      </w:r>
    </w:p>
    <w:p w:rsidR="002257EE" w:rsidRPr="004F4239" w:rsidRDefault="002257EE" w:rsidP="002257EE">
      <w:pPr>
        <w:rPr>
          <w:rStyle w:val="Strong"/>
          <w:u w:val="single"/>
        </w:rPr>
      </w:pPr>
      <w:r>
        <w:rPr>
          <w:rStyle w:val="Strong"/>
          <w:u w:val="single"/>
        </w:rPr>
        <w:t>Observation 6</w:t>
      </w:r>
      <w:r w:rsidRPr="004F4239">
        <w:rPr>
          <w:rStyle w:val="Strong"/>
          <w:u w:val="single"/>
        </w:rPr>
        <w:t>:</w:t>
      </w:r>
    </w:p>
    <w:p w:rsidR="002257EE" w:rsidRDefault="002257EE" w:rsidP="002257EE">
      <w:pPr>
        <w:overflowPunct/>
        <w:autoSpaceDE/>
        <w:autoSpaceDN/>
        <w:adjustRightInd/>
        <w:spacing w:after="0"/>
        <w:textAlignment w:val="auto"/>
        <w:rPr>
          <w:rStyle w:val="Strong"/>
        </w:rPr>
      </w:pPr>
      <w:r w:rsidRPr="00D44127">
        <w:rPr>
          <w:rStyle w:val="Strong"/>
        </w:rPr>
        <w:t>It is observed that there could be situations in which the allocation of signals/channels at least partially overlaps with the location of guard symbols at the edge of a transition between the MT and the DU.</w:t>
      </w:r>
    </w:p>
    <w:p w:rsidR="002257EE" w:rsidRDefault="002257EE" w:rsidP="002257EE">
      <w:pPr>
        <w:overflowPunct/>
        <w:autoSpaceDE/>
        <w:autoSpaceDN/>
        <w:adjustRightInd/>
        <w:spacing w:after="0"/>
        <w:textAlignment w:val="auto"/>
        <w:rPr>
          <w:rStyle w:val="Strong"/>
        </w:rPr>
      </w:pPr>
    </w:p>
    <w:p w:rsidR="002257EE" w:rsidRDefault="002257EE" w:rsidP="002257EE">
      <w:pPr>
        <w:overflowPunct/>
        <w:autoSpaceDE/>
        <w:autoSpaceDN/>
        <w:adjustRightInd/>
        <w:spacing w:after="0"/>
        <w:textAlignment w:val="auto"/>
        <w:rPr>
          <w:rStyle w:val="Strong"/>
        </w:rPr>
      </w:pPr>
    </w:p>
    <w:p w:rsidR="002257EE" w:rsidRDefault="002257EE" w:rsidP="002257EE">
      <w:pPr>
        <w:keepNext/>
        <w:keepLines/>
        <w:widowControl w:val="0"/>
        <w:rPr>
          <w:rStyle w:val="Strong"/>
          <w:u w:val="single"/>
        </w:rPr>
      </w:pPr>
    </w:p>
    <w:p w:rsidR="002257EE" w:rsidRPr="004F4239" w:rsidRDefault="002257EE" w:rsidP="002257EE">
      <w:pPr>
        <w:keepNext/>
        <w:keepLines/>
        <w:widowControl w:val="0"/>
        <w:rPr>
          <w:rStyle w:val="Strong"/>
          <w:u w:val="single"/>
        </w:rPr>
      </w:pPr>
      <w:r w:rsidRPr="004F4239">
        <w:rPr>
          <w:rStyle w:val="Strong"/>
          <w:u w:val="single"/>
        </w:rPr>
        <w:t>Proposal</w:t>
      </w:r>
      <w:r>
        <w:rPr>
          <w:rStyle w:val="Strong"/>
          <w:u w:val="single"/>
        </w:rPr>
        <w:t xml:space="preserve"> 1</w:t>
      </w:r>
      <w:r w:rsidRPr="004F4239">
        <w:rPr>
          <w:rStyle w:val="Strong"/>
          <w:u w:val="single"/>
        </w:rPr>
        <w:t>:</w:t>
      </w:r>
    </w:p>
    <w:p w:rsidR="002257EE" w:rsidRDefault="002257EE" w:rsidP="002257EE">
      <w:pPr>
        <w:keepNext/>
        <w:keepLines/>
        <w:widowControl w:val="0"/>
        <w:rPr>
          <w:rStyle w:val="Strong"/>
        </w:rPr>
      </w:pPr>
      <w:r>
        <w:rPr>
          <w:rStyle w:val="Strong"/>
        </w:rPr>
        <w:t xml:space="preserve">Guard symbols are inserted by the parent node according to the advertised </w:t>
      </w:r>
      <w:r w:rsidRPr="005A2ED9">
        <w:rPr>
          <w:rFonts w:eastAsia="SimSun"/>
          <w:b/>
          <w:bCs/>
          <w:i/>
          <w:iCs/>
          <w:lang w:eastAsia="zh-CN"/>
        </w:rPr>
        <w:t>guard-Symbols Provided</w:t>
      </w:r>
      <w:r>
        <w:rPr>
          <w:rStyle w:val="Strong"/>
        </w:rPr>
        <w:t xml:space="preserve"> only when all the following conditions are satisfied:</w:t>
      </w:r>
    </w:p>
    <w:p w:rsidR="002257EE" w:rsidRDefault="002257EE" w:rsidP="002257EE">
      <w:pPr>
        <w:pStyle w:val="ListParagraph"/>
        <w:keepNext/>
        <w:keepLines/>
        <w:widowControl w:val="0"/>
        <w:numPr>
          <w:ilvl w:val="0"/>
          <w:numId w:val="20"/>
        </w:numPr>
        <w:rPr>
          <w:rStyle w:val="Strong"/>
        </w:rPr>
      </w:pPr>
      <w:r>
        <w:rPr>
          <w:rStyle w:val="Strong"/>
        </w:rPr>
        <w:t>there is a candidate MT to DU transition or a candidate DU to MT transition,</w:t>
      </w:r>
    </w:p>
    <w:p w:rsidR="002257EE" w:rsidRDefault="002257EE" w:rsidP="002257EE">
      <w:pPr>
        <w:pStyle w:val="ListParagraph"/>
        <w:keepNext/>
        <w:keepLines/>
        <w:widowControl w:val="0"/>
        <w:numPr>
          <w:ilvl w:val="0"/>
          <w:numId w:val="20"/>
        </w:numPr>
        <w:rPr>
          <w:rStyle w:val="Strong"/>
        </w:rPr>
      </w:pPr>
      <w:r>
        <w:rPr>
          <w:rStyle w:val="Strong"/>
        </w:rPr>
        <w:t>the MT is scheduled to be active at the edge of such candidate transition,</w:t>
      </w:r>
    </w:p>
    <w:p w:rsidR="002257EE" w:rsidRDefault="002257EE" w:rsidP="002257EE">
      <w:pPr>
        <w:pStyle w:val="ListParagraph"/>
        <w:keepNext/>
        <w:keepLines/>
        <w:widowControl w:val="0"/>
        <w:numPr>
          <w:ilvl w:val="0"/>
          <w:numId w:val="20"/>
        </w:numPr>
        <w:rPr>
          <w:rStyle w:val="Strong"/>
        </w:rPr>
      </w:pPr>
      <w:r>
        <w:rPr>
          <w:rStyle w:val="Strong"/>
        </w:rPr>
        <w:t xml:space="preserve">the guard symbols do not overlap with a planned transmission or reception (as applicable) of NA-exempt channels by the MT. </w:t>
      </w:r>
    </w:p>
    <w:p w:rsidR="002257EE" w:rsidRDefault="002257EE" w:rsidP="002257EE">
      <w:pPr>
        <w:keepNext/>
        <w:keepLines/>
        <w:widowControl w:val="0"/>
        <w:rPr>
          <w:rStyle w:val="Strong"/>
        </w:rPr>
      </w:pPr>
      <w:r>
        <w:rPr>
          <w:rStyle w:val="Strong"/>
        </w:rPr>
        <w:t>A candidate MT to DU transition occurs when:</w:t>
      </w:r>
    </w:p>
    <w:p w:rsidR="002257EE" w:rsidRDefault="002257EE" w:rsidP="002257EE">
      <w:pPr>
        <w:pStyle w:val="ListParagraph"/>
        <w:keepNext/>
        <w:keepLines/>
        <w:widowControl w:val="0"/>
        <w:numPr>
          <w:ilvl w:val="0"/>
          <w:numId w:val="19"/>
        </w:numPr>
        <w:rPr>
          <w:b/>
          <w:bCs/>
        </w:rPr>
      </w:pPr>
      <w:r w:rsidRPr="00763F22">
        <w:rPr>
          <w:b/>
          <w:bCs/>
        </w:rPr>
        <w:t>the DU is configured to transition from a NA or S-NIA</w:t>
      </w:r>
      <w:r>
        <w:rPr>
          <w:b/>
          <w:bCs/>
        </w:rPr>
        <w:t xml:space="preserve"> resource</w:t>
      </w:r>
      <w:r w:rsidRPr="00763F22">
        <w:rPr>
          <w:b/>
          <w:bCs/>
        </w:rPr>
        <w:t xml:space="preserve"> to a H or S-IA resource</w:t>
      </w:r>
      <w:r>
        <w:rPr>
          <w:b/>
          <w:bCs/>
        </w:rPr>
        <w:t>,</w:t>
      </w:r>
    </w:p>
    <w:p w:rsidR="002257EE" w:rsidRDefault="002257EE" w:rsidP="002257EE">
      <w:pPr>
        <w:pStyle w:val="ListParagraph"/>
        <w:keepNext/>
        <w:keepLines/>
        <w:widowControl w:val="0"/>
        <w:numPr>
          <w:ilvl w:val="0"/>
          <w:numId w:val="19"/>
        </w:numPr>
        <w:rPr>
          <w:b/>
          <w:bCs/>
        </w:rPr>
      </w:pPr>
      <w:r>
        <w:rPr>
          <w:b/>
          <w:bCs/>
        </w:rPr>
        <w:t>the DU is configured to transition from a NA or S-NIA resource to a NA or S-NIA resource with an allocation of NA-exempt channels.</w:t>
      </w:r>
    </w:p>
    <w:p w:rsidR="002257EE" w:rsidRDefault="002257EE" w:rsidP="002257EE">
      <w:pPr>
        <w:keepNext/>
        <w:keepLines/>
        <w:widowControl w:val="0"/>
        <w:rPr>
          <w:rStyle w:val="Strong"/>
        </w:rPr>
      </w:pPr>
      <w:r>
        <w:rPr>
          <w:rStyle w:val="Strong"/>
        </w:rPr>
        <w:t>A candidate DU to MT transition occurs when:</w:t>
      </w:r>
    </w:p>
    <w:p w:rsidR="002257EE" w:rsidRDefault="002257EE" w:rsidP="002257EE">
      <w:pPr>
        <w:pStyle w:val="ListParagraph"/>
        <w:keepNext/>
        <w:keepLines/>
        <w:widowControl w:val="0"/>
        <w:numPr>
          <w:ilvl w:val="0"/>
          <w:numId w:val="19"/>
        </w:numPr>
        <w:rPr>
          <w:b/>
          <w:bCs/>
        </w:rPr>
      </w:pPr>
      <w:r w:rsidRPr="00763F22">
        <w:rPr>
          <w:b/>
          <w:bCs/>
        </w:rPr>
        <w:t xml:space="preserve">the DU is configured to transition from a </w:t>
      </w:r>
      <w:r>
        <w:rPr>
          <w:b/>
          <w:bCs/>
        </w:rPr>
        <w:t>H</w:t>
      </w:r>
      <w:r w:rsidRPr="00763F22">
        <w:rPr>
          <w:b/>
          <w:bCs/>
        </w:rPr>
        <w:t xml:space="preserve"> or S-IA</w:t>
      </w:r>
      <w:r>
        <w:rPr>
          <w:b/>
          <w:bCs/>
        </w:rPr>
        <w:t xml:space="preserve"> resource</w:t>
      </w:r>
      <w:r w:rsidRPr="00763F22">
        <w:rPr>
          <w:b/>
          <w:bCs/>
        </w:rPr>
        <w:t xml:space="preserve"> to a </w:t>
      </w:r>
      <w:r>
        <w:rPr>
          <w:b/>
          <w:bCs/>
        </w:rPr>
        <w:t>NA</w:t>
      </w:r>
      <w:r w:rsidRPr="00763F22">
        <w:rPr>
          <w:b/>
          <w:bCs/>
        </w:rPr>
        <w:t xml:space="preserve"> or S-</w:t>
      </w:r>
      <w:r>
        <w:rPr>
          <w:b/>
          <w:bCs/>
        </w:rPr>
        <w:t>N</w:t>
      </w:r>
      <w:r w:rsidRPr="00763F22">
        <w:rPr>
          <w:b/>
          <w:bCs/>
        </w:rPr>
        <w:t>IA resource</w:t>
      </w:r>
      <w:r>
        <w:rPr>
          <w:b/>
          <w:bCs/>
        </w:rPr>
        <w:t>,</w:t>
      </w:r>
    </w:p>
    <w:p w:rsidR="002257EE" w:rsidRPr="003424FC" w:rsidRDefault="002257EE" w:rsidP="002257EE">
      <w:pPr>
        <w:pStyle w:val="ListParagraph"/>
        <w:keepNext/>
        <w:keepLines/>
        <w:widowControl w:val="0"/>
        <w:numPr>
          <w:ilvl w:val="0"/>
          <w:numId w:val="19"/>
        </w:numPr>
        <w:rPr>
          <w:rStyle w:val="Strong"/>
        </w:rPr>
      </w:pPr>
      <w:r>
        <w:rPr>
          <w:b/>
          <w:bCs/>
        </w:rPr>
        <w:t>the DU is configured to transition from a NA or S-NIA resource with an allocation of NA-exempt channels to a NA or S-NIA resource.</w:t>
      </w:r>
    </w:p>
    <w:p w:rsidR="00076F6F" w:rsidRDefault="00076F6F" w:rsidP="002257EE">
      <w:pPr>
        <w:rPr>
          <w:rStyle w:val="Strong"/>
          <w:u w:val="single"/>
        </w:rPr>
      </w:pPr>
    </w:p>
    <w:p w:rsidR="002257EE" w:rsidRPr="004F4239" w:rsidRDefault="002257EE" w:rsidP="002257EE">
      <w:pPr>
        <w:rPr>
          <w:rStyle w:val="Strong"/>
          <w:u w:val="single"/>
        </w:rPr>
      </w:pPr>
      <w:r>
        <w:rPr>
          <w:rStyle w:val="Strong"/>
          <w:u w:val="single"/>
        </w:rPr>
        <w:lastRenderedPageBreak/>
        <w:t>Proposal 2</w:t>
      </w:r>
      <w:r w:rsidRPr="004F4239">
        <w:rPr>
          <w:rStyle w:val="Strong"/>
          <w:u w:val="single"/>
        </w:rPr>
        <w:t>:</w:t>
      </w:r>
    </w:p>
    <w:p w:rsidR="002257EE" w:rsidRPr="00132FEA" w:rsidRDefault="002257EE" w:rsidP="002257EE">
      <w:r>
        <w:rPr>
          <w:rStyle w:val="Strong"/>
        </w:rPr>
        <w:t>No special handling is required in Rel-16 to deal with situations in which the use of guard symbols by the parent node shortens considerably the duration for communication in the upstream link in presence of a rapid DU to MT transition followed by a MT to DU transition.</w:t>
      </w:r>
    </w:p>
    <w:p w:rsidR="002257EE" w:rsidRPr="004F4239" w:rsidRDefault="002257EE" w:rsidP="002257EE">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726DFD" w:rsidRDefault="002257EE" w:rsidP="002257EE">
      <w:pPr>
        <w:overflowPunct/>
        <w:autoSpaceDE/>
        <w:autoSpaceDN/>
        <w:adjustRightInd/>
        <w:spacing w:after="0"/>
        <w:textAlignment w:val="auto"/>
        <w:rPr>
          <w:b/>
          <w:bCs/>
        </w:rPr>
      </w:pPr>
      <w:r w:rsidRPr="005506F0">
        <w:rPr>
          <w:b/>
          <w:bCs/>
        </w:rPr>
        <w:t>In presence of F symbols in the child DU configuration at the edge of a MT to DU transition (or vice versa)</w:t>
      </w:r>
      <w:r>
        <w:rPr>
          <w:b/>
          <w:bCs/>
        </w:rPr>
        <w:t xml:space="preserve"> the parent node inserts the minimum number of guard symbols amongst the two possible transition types corresponding to child DU Tx or child DU Rx.</w:t>
      </w:r>
      <w:r w:rsidRPr="002832C2">
        <w:rPr>
          <w:b/>
          <w:bCs/>
        </w:rPr>
        <w:t xml:space="preserve"> </w:t>
      </w:r>
    </w:p>
    <w:p w:rsidR="002257EE" w:rsidRPr="002257EE" w:rsidRDefault="002257EE" w:rsidP="002257EE">
      <w:pPr>
        <w:overflowPunct/>
        <w:autoSpaceDE/>
        <w:autoSpaceDN/>
        <w:adjustRightInd/>
        <w:spacing w:after="0"/>
        <w:textAlignment w:val="auto"/>
        <w:rPr>
          <w:b/>
          <w:bCs/>
        </w:rPr>
      </w:pPr>
    </w:p>
    <w:p w:rsidR="002257EE" w:rsidRPr="004F4239" w:rsidRDefault="002257EE" w:rsidP="002257EE">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2257EE" w:rsidRDefault="002257EE" w:rsidP="002257EE">
      <w:pPr>
        <w:overflowPunct/>
        <w:autoSpaceDE/>
        <w:autoSpaceDN/>
        <w:adjustRightInd/>
        <w:spacing w:after="0"/>
        <w:textAlignment w:val="auto"/>
        <w:rPr>
          <w:b/>
          <w:bCs/>
        </w:rPr>
      </w:pPr>
      <w:r>
        <w:rPr>
          <w:b/>
          <w:bCs/>
        </w:rPr>
        <w:t>Puncturing or discarding rules are recommended to be defined for the MT’s handling</w:t>
      </w:r>
      <w:r w:rsidRPr="005506F0">
        <w:rPr>
          <w:b/>
          <w:bCs/>
        </w:rPr>
        <w:t xml:space="preserve"> </w:t>
      </w:r>
      <w:r>
        <w:rPr>
          <w:b/>
          <w:bCs/>
        </w:rPr>
        <w:t xml:space="preserve">of signals/channels allocations that at least partially overlap with guard symbols </w:t>
      </w:r>
      <w:r w:rsidRPr="00AF202E">
        <w:rPr>
          <w:b/>
          <w:bCs/>
        </w:rPr>
        <w:t>at the edge of a transition between the MT and the DU</w:t>
      </w:r>
      <w:r>
        <w:rPr>
          <w:b/>
          <w:bCs/>
        </w:rPr>
        <w:t>.</w:t>
      </w:r>
      <w:r w:rsidRPr="00AF202E">
        <w:rPr>
          <w:b/>
          <w:bCs/>
        </w:rPr>
        <w:t xml:space="preserve"> </w:t>
      </w:r>
    </w:p>
    <w:p w:rsidR="002257EE" w:rsidRPr="002257EE" w:rsidRDefault="002257EE" w:rsidP="002257EE">
      <w:pPr>
        <w:overflowPunct/>
        <w:autoSpaceDE/>
        <w:autoSpaceDN/>
        <w:adjustRightInd/>
        <w:spacing w:after="0"/>
        <w:textAlignment w:val="auto"/>
        <w:rPr>
          <w:b/>
          <w:bCs/>
        </w:rPr>
      </w:pPr>
    </w:p>
    <w:p w:rsidR="00076F6F" w:rsidRPr="004F4239" w:rsidRDefault="00076F6F" w:rsidP="00076F6F">
      <w:pPr>
        <w:rPr>
          <w:rStyle w:val="Strong"/>
          <w:u w:val="single"/>
        </w:rPr>
      </w:pPr>
      <w:r w:rsidRPr="004F4239">
        <w:rPr>
          <w:rStyle w:val="Strong"/>
          <w:u w:val="single"/>
        </w:rPr>
        <w:t>Proposal</w:t>
      </w:r>
      <w:r>
        <w:rPr>
          <w:rStyle w:val="Strong"/>
          <w:u w:val="single"/>
        </w:rPr>
        <w:t xml:space="preserve"> 5</w:t>
      </w:r>
      <w:r w:rsidRPr="004F4239">
        <w:rPr>
          <w:rStyle w:val="Strong"/>
          <w:u w:val="single"/>
        </w:rPr>
        <w:t>:</w:t>
      </w:r>
    </w:p>
    <w:p w:rsidR="00076F6F" w:rsidRPr="00F634F5" w:rsidRDefault="00076F6F" w:rsidP="00076F6F">
      <w:pPr>
        <w:rPr>
          <w:b/>
        </w:rPr>
      </w:pPr>
      <w:r w:rsidRPr="00F634F5">
        <w:rPr>
          <w:rFonts w:ascii="Times" w:eastAsia="Batang" w:hAnsi="Times"/>
          <w:b/>
        </w:rPr>
        <w:t xml:space="preserve">The IAB-node </w:t>
      </w:r>
      <w:r w:rsidRPr="00F634F5">
        <w:rPr>
          <w:b/>
        </w:rPr>
        <w:t xml:space="preserve">requests </w:t>
      </w:r>
      <w:r w:rsidRPr="00F634F5">
        <w:rPr>
          <w:rFonts w:ascii="Times" w:eastAsia="Batang" w:hAnsi="Times"/>
          <w:b/>
          <w:i/>
          <w:iCs/>
        </w:rPr>
        <w:t xml:space="preserve">Desired Guard </w:t>
      </w:r>
      <w:r w:rsidRPr="00F634F5">
        <w:rPr>
          <w:rFonts w:ascii="Times" w:eastAsia="Batang" w:hAnsi="Times"/>
          <w:b/>
        </w:rPr>
        <w:t xml:space="preserve">Symbols (and the parent node provides </w:t>
      </w:r>
      <w:r w:rsidRPr="00F634F5">
        <w:rPr>
          <w:rFonts w:ascii="Times" w:eastAsia="Batang" w:hAnsi="Times"/>
          <w:b/>
          <w:i/>
          <w:iCs/>
        </w:rPr>
        <w:t>Provided Guard Symbols</w:t>
      </w:r>
      <w:r w:rsidRPr="00F634F5">
        <w:rPr>
          <w:rFonts w:ascii="Times" w:eastAsia="Batang" w:hAnsi="Times"/>
          <w:b/>
        </w:rPr>
        <w:t>) for each pair of active cells (MT cell, DU cell).</w:t>
      </w:r>
    </w:p>
    <w:p w:rsidR="005328F7" w:rsidRPr="004F4239" w:rsidRDefault="005328F7" w:rsidP="005328F7">
      <w:pPr>
        <w:rPr>
          <w:rStyle w:val="Strong"/>
          <w:u w:val="single"/>
        </w:rPr>
      </w:pPr>
      <w:r w:rsidRPr="004F4239">
        <w:rPr>
          <w:rStyle w:val="Strong"/>
          <w:u w:val="single"/>
        </w:rPr>
        <w:t>Proposal</w:t>
      </w:r>
      <w:r>
        <w:rPr>
          <w:rStyle w:val="Strong"/>
          <w:u w:val="single"/>
        </w:rPr>
        <w:t xml:space="preserve"> 6</w:t>
      </w:r>
      <w:r w:rsidRPr="004F4239">
        <w:rPr>
          <w:rStyle w:val="Strong"/>
          <w:u w:val="single"/>
        </w:rPr>
        <w:t>:</w:t>
      </w:r>
    </w:p>
    <w:p w:rsidR="005328F7" w:rsidRPr="00F634F5" w:rsidRDefault="005328F7" w:rsidP="005328F7">
      <w:pPr>
        <w:rPr>
          <w:b/>
        </w:rPr>
      </w:pPr>
      <w:r>
        <w:rPr>
          <w:b/>
        </w:rPr>
        <w:t>In the context of the signals/channels configuration information of a child DU that can be made available to the parent IAB-node, the configuration information for each signal/channel can be optionally provided independently from the other signals/channels.</w:t>
      </w:r>
    </w:p>
    <w:p w:rsidR="002257EE" w:rsidRDefault="002257EE" w:rsidP="00726DFD"/>
    <w:p w:rsidR="00D14BA0" w:rsidRDefault="00D14BA0" w:rsidP="00D14BA0">
      <w:pPr>
        <w:pStyle w:val="Heading3"/>
      </w:pPr>
      <w:r>
        <w:t>References</w:t>
      </w:r>
    </w:p>
    <w:p w:rsidR="00515823" w:rsidRDefault="0066284A" w:rsidP="0066284A">
      <w:pPr>
        <w:rPr>
          <w:sz w:val="18"/>
        </w:rPr>
      </w:pPr>
      <w:r w:rsidRPr="00860A73">
        <w:rPr>
          <w:sz w:val="18"/>
        </w:rPr>
        <w:t>[1]</w:t>
      </w:r>
      <w:r w:rsidRPr="00860A73">
        <w:rPr>
          <w:sz w:val="18"/>
        </w:rPr>
        <w:tab/>
      </w:r>
      <w:r w:rsidRPr="00860A73">
        <w:rPr>
          <w:sz w:val="18"/>
        </w:rPr>
        <w:tab/>
      </w:r>
      <w:r>
        <w:rPr>
          <w:sz w:val="18"/>
        </w:rPr>
        <w:t>38.213</w:t>
      </w:r>
      <w:r w:rsidR="00A873C4">
        <w:rPr>
          <w:sz w:val="18"/>
        </w:rPr>
        <w:t xml:space="preserve"> – </w:t>
      </w:r>
      <w:r w:rsidR="00A873C4" w:rsidRPr="00A873C4">
        <w:rPr>
          <w:sz w:val="18"/>
        </w:rPr>
        <w:t>3GPP TS 38.213 V16.</w:t>
      </w:r>
      <w:r w:rsidR="00BB3B79">
        <w:rPr>
          <w:sz w:val="18"/>
        </w:rPr>
        <w:t>1</w:t>
      </w:r>
      <w:r w:rsidR="00A873C4" w:rsidRPr="00A873C4">
        <w:rPr>
          <w:sz w:val="18"/>
        </w:rPr>
        <w:t>.0 (20</w:t>
      </w:r>
      <w:r w:rsidR="00BB3B79">
        <w:rPr>
          <w:sz w:val="18"/>
        </w:rPr>
        <w:t>20</w:t>
      </w:r>
      <w:r w:rsidR="00A873C4" w:rsidRPr="00A873C4">
        <w:rPr>
          <w:sz w:val="18"/>
        </w:rPr>
        <w:t>-</w:t>
      </w:r>
      <w:r w:rsidR="00BB3B79">
        <w:rPr>
          <w:sz w:val="18"/>
        </w:rPr>
        <w:t>04</w:t>
      </w:r>
      <w:r w:rsidR="00A873C4" w:rsidRPr="00A873C4">
        <w:rPr>
          <w:sz w:val="18"/>
        </w:rPr>
        <w:t>)</w:t>
      </w:r>
    </w:p>
    <w:p w:rsidR="00515823" w:rsidRPr="00860A73" w:rsidRDefault="00515823" w:rsidP="0066284A">
      <w:pPr>
        <w:rPr>
          <w:sz w:val="18"/>
        </w:rPr>
      </w:pPr>
      <w:r w:rsidRPr="00860A73">
        <w:rPr>
          <w:sz w:val="18"/>
        </w:rPr>
        <w:t>[2]</w:t>
      </w:r>
      <w:r w:rsidRPr="00860A73">
        <w:rPr>
          <w:sz w:val="18"/>
        </w:rPr>
        <w:tab/>
      </w:r>
      <w:r w:rsidRPr="00860A73">
        <w:rPr>
          <w:sz w:val="18"/>
        </w:rPr>
        <w:tab/>
      </w:r>
      <w:r w:rsidRPr="00515823">
        <w:rPr>
          <w:sz w:val="18"/>
        </w:rPr>
        <w:t>R2-2004127</w:t>
      </w:r>
      <w:r w:rsidRPr="00860A73">
        <w:rPr>
          <w:sz w:val="18"/>
        </w:rPr>
        <w:t xml:space="preserve"> – </w:t>
      </w:r>
      <w:r w:rsidRPr="00515823">
        <w:rPr>
          <w:sz w:val="18"/>
        </w:rPr>
        <w:t xml:space="preserve">LS to RAN1 on Guard Symbols in IAB </w:t>
      </w:r>
      <w:r>
        <w:rPr>
          <w:sz w:val="18"/>
        </w:rPr>
        <w:t>– RAN2</w:t>
      </w:r>
    </w:p>
    <w:p w:rsidR="0066284A" w:rsidRPr="00860A73" w:rsidRDefault="00681845" w:rsidP="0066284A">
      <w:pPr>
        <w:rPr>
          <w:sz w:val="18"/>
        </w:rPr>
      </w:pPr>
      <w:r w:rsidRPr="00860A73">
        <w:rPr>
          <w:sz w:val="18"/>
        </w:rPr>
        <w:t>[</w:t>
      </w:r>
      <w:r w:rsidR="00515823">
        <w:rPr>
          <w:sz w:val="18"/>
        </w:rPr>
        <w:t>3</w:t>
      </w:r>
      <w:r w:rsidRPr="00860A73">
        <w:rPr>
          <w:sz w:val="18"/>
        </w:rPr>
        <w:t>]</w:t>
      </w:r>
      <w:r w:rsidRPr="00860A73">
        <w:rPr>
          <w:sz w:val="18"/>
        </w:rPr>
        <w:tab/>
      </w:r>
      <w:r w:rsidRPr="00860A73">
        <w:rPr>
          <w:sz w:val="18"/>
        </w:rPr>
        <w:tab/>
      </w:r>
      <w:r w:rsidR="00515823" w:rsidRPr="00515823">
        <w:rPr>
          <w:sz w:val="18"/>
        </w:rPr>
        <w:t>R3-202859</w:t>
      </w:r>
      <w:r w:rsidR="0066284A" w:rsidRPr="00860A73">
        <w:rPr>
          <w:sz w:val="18"/>
        </w:rPr>
        <w:t xml:space="preserve"> – </w:t>
      </w:r>
      <w:r w:rsidR="00515823" w:rsidRPr="00515823">
        <w:rPr>
          <w:sz w:val="18"/>
        </w:rPr>
        <w:t>LS on cell-specific signals/channel configurations</w:t>
      </w:r>
      <w:r w:rsidR="00515823">
        <w:rPr>
          <w:sz w:val="18"/>
        </w:rPr>
        <w:t xml:space="preserve"> – RAN3</w:t>
      </w:r>
    </w:p>
    <w:p w:rsidR="00BA7C88" w:rsidRDefault="00BA7C88" w:rsidP="009E1DB0"/>
    <w:p w:rsidR="00BD62C8" w:rsidRPr="009B5DA9" w:rsidRDefault="00BD62C8" w:rsidP="009E1DB0"/>
    <w:sectPr w:rsidR="00BD62C8" w:rsidRPr="009B5DA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6AA" w:rsidRDefault="008F26AA">
      <w:pPr>
        <w:spacing w:after="0"/>
      </w:pPr>
      <w:r>
        <w:separator/>
      </w:r>
    </w:p>
  </w:endnote>
  <w:endnote w:type="continuationSeparator" w:id="0">
    <w:p w:rsidR="008F26AA" w:rsidRDefault="008F2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028" w:rsidRDefault="001930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028" w:rsidRDefault="001930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028" w:rsidRDefault="00193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6AA" w:rsidRDefault="008F26AA">
      <w:pPr>
        <w:spacing w:after="0"/>
      </w:pPr>
      <w:r>
        <w:separator/>
      </w:r>
    </w:p>
  </w:footnote>
  <w:footnote w:type="continuationSeparator" w:id="0">
    <w:p w:rsidR="008F26AA" w:rsidRDefault="008F2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F74" w:rsidRDefault="00865F7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028" w:rsidRDefault="00193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028" w:rsidRDefault="00193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4441"/>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D731CB"/>
    <w:multiLevelType w:val="hybridMultilevel"/>
    <w:tmpl w:val="015A4C58"/>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B0D2E"/>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3E5A0A"/>
    <w:multiLevelType w:val="hybridMultilevel"/>
    <w:tmpl w:val="D2AA410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8A0073"/>
    <w:multiLevelType w:val="hybridMultilevel"/>
    <w:tmpl w:val="138663D0"/>
    <w:lvl w:ilvl="0" w:tplc="20C0D24E">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4A25F0"/>
    <w:multiLevelType w:val="hybridMultilevel"/>
    <w:tmpl w:val="5DDE64C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71F7E"/>
    <w:multiLevelType w:val="hybridMultilevel"/>
    <w:tmpl w:val="DA545EC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553BB0"/>
    <w:multiLevelType w:val="hybridMultilevel"/>
    <w:tmpl w:val="3A927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E76CE1"/>
    <w:multiLevelType w:val="hybridMultilevel"/>
    <w:tmpl w:val="C100D3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502575"/>
    <w:multiLevelType w:val="hybridMultilevel"/>
    <w:tmpl w:val="5A3E97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451D13"/>
    <w:multiLevelType w:val="hybridMultilevel"/>
    <w:tmpl w:val="4AC4D0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7764388"/>
    <w:multiLevelType w:val="hybridMultilevel"/>
    <w:tmpl w:val="B210B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FE6433"/>
    <w:multiLevelType w:val="hybridMultilevel"/>
    <w:tmpl w:val="6E2E6ABE"/>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843B22"/>
    <w:multiLevelType w:val="hybridMultilevel"/>
    <w:tmpl w:val="8D5CAD24"/>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start w:val="1"/>
      <w:numFmt w:val="bullet"/>
      <w:lvlText w:val=""/>
      <w:lvlJc w:val="left"/>
      <w:pPr>
        <w:ind w:left="2219" w:hanging="360"/>
      </w:pPr>
      <w:rPr>
        <w:rFonts w:ascii="Wingdings" w:hAnsi="Wingdings" w:hint="default"/>
      </w:rPr>
    </w:lvl>
    <w:lvl w:ilvl="3" w:tplc="04090001">
      <w:start w:val="1"/>
      <w:numFmt w:val="bullet"/>
      <w:lvlText w:val=""/>
      <w:lvlJc w:val="left"/>
      <w:pPr>
        <w:ind w:left="2939" w:hanging="360"/>
      </w:pPr>
      <w:rPr>
        <w:rFonts w:ascii="Symbol" w:hAnsi="Symbol" w:hint="default"/>
      </w:rPr>
    </w:lvl>
    <w:lvl w:ilvl="4" w:tplc="04090003">
      <w:start w:val="1"/>
      <w:numFmt w:val="bullet"/>
      <w:lvlText w:val="o"/>
      <w:lvlJc w:val="left"/>
      <w:pPr>
        <w:ind w:left="3659" w:hanging="360"/>
      </w:pPr>
      <w:rPr>
        <w:rFonts w:ascii="Courier New" w:hAnsi="Courier New" w:cs="Courier New" w:hint="default"/>
      </w:rPr>
    </w:lvl>
    <w:lvl w:ilvl="5" w:tplc="04090005">
      <w:start w:val="1"/>
      <w:numFmt w:val="bullet"/>
      <w:lvlText w:val=""/>
      <w:lvlJc w:val="left"/>
      <w:pPr>
        <w:ind w:left="4379" w:hanging="360"/>
      </w:pPr>
      <w:rPr>
        <w:rFonts w:ascii="Wingdings" w:hAnsi="Wingdings" w:hint="default"/>
      </w:rPr>
    </w:lvl>
    <w:lvl w:ilvl="6" w:tplc="04090001">
      <w:start w:val="1"/>
      <w:numFmt w:val="bullet"/>
      <w:lvlText w:val=""/>
      <w:lvlJc w:val="left"/>
      <w:pPr>
        <w:ind w:left="5099" w:hanging="360"/>
      </w:pPr>
      <w:rPr>
        <w:rFonts w:ascii="Symbol" w:hAnsi="Symbol" w:hint="default"/>
      </w:rPr>
    </w:lvl>
    <w:lvl w:ilvl="7" w:tplc="04090003">
      <w:start w:val="1"/>
      <w:numFmt w:val="bullet"/>
      <w:lvlText w:val="o"/>
      <w:lvlJc w:val="left"/>
      <w:pPr>
        <w:ind w:left="5819" w:hanging="360"/>
      </w:pPr>
      <w:rPr>
        <w:rFonts w:ascii="Courier New" w:hAnsi="Courier New" w:cs="Courier New" w:hint="default"/>
      </w:rPr>
    </w:lvl>
    <w:lvl w:ilvl="8" w:tplc="04090005">
      <w:start w:val="1"/>
      <w:numFmt w:val="bullet"/>
      <w:lvlText w:val=""/>
      <w:lvlJc w:val="left"/>
      <w:pPr>
        <w:ind w:left="6539" w:hanging="360"/>
      </w:pPr>
      <w:rPr>
        <w:rFonts w:ascii="Wingdings" w:hAnsi="Wingdings" w:hint="default"/>
      </w:rPr>
    </w:lvl>
  </w:abstractNum>
  <w:abstractNum w:abstractNumId="22" w15:restartNumberingAfterBreak="0">
    <w:nsid w:val="51347DF0"/>
    <w:multiLevelType w:val="hybridMultilevel"/>
    <w:tmpl w:val="7CEE5A7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6E3E16"/>
    <w:multiLevelType w:val="hybridMultilevel"/>
    <w:tmpl w:val="1A40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BE2E2C"/>
    <w:multiLevelType w:val="hybridMultilevel"/>
    <w:tmpl w:val="1BF01848"/>
    <w:lvl w:ilvl="0" w:tplc="4010F0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A1B1390"/>
    <w:multiLevelType w:val="hybridMultilevel"/>
    <w:tmpl w:val="826280F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C24124B"/>
    <w:multiLevelType w:val="hybridMultilevel"/>
    <w:tmpl w:val="F688735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DA22752"/>
    <w:multiLevelType w:val="hybridMultilevel"/>
    <w:tmpl w:val="38F0DBB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D7A111E"/>
    <w:multiLevelType w:val="hybridMultilevel"/>
    <w:tmpl w:val="E4AAF68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5"/>
  </w:num>
  <w:num w:numId="4">
    <w:abstractNumId w:val="32"/>
  </w:num>
  <w:num w:numId="5">
    <w:abstractNumId w:val="23"/>
  </w:num>
  <w:num w:numId="6">
    <w:abstractNumId w:val="9"/>
  </w:num>
  <w:num w:numId="7">
    <w:abstractNumId w:val="16"/>
  </w:num>
  <w:num w:numId="8">
    <w:abstractNumId w:val="18"/>
  </w:num>
  <w:num w:numId="9">
    <w:abstractNumId w:val="11"/>
  </w:num>
  <w:num w:numId="10">
    <w:abstractNumId w:val="13"/>
  </w:num>
  <w:num w:numId="11">
    <w:abstractNumId w:val="7"/>
  </w:num>
  <w:num w:numId="12">
    <w:abstractNumId w:val="26"/>
  </w:num>
  <w:num w:numId="13">
    <w:abstractNumId w:val="31"/>
  </w:num>
  <w:num w:numId="14">
    <w:abstractNumId w:val="10"/>
  </w:num>
  <w:num w:numId="15">
    <w:abstractNumId w:val="30"/>
  </w:num>
  <w:num w:numId="16">
    <w:abstractNumId w:val="19"/>
  </w:num>
  <w:num w:numId="17">
    <w:abstractNumId w:val="24"/>
  </w:num>
  <w:num w:numId="18">
    <w:abstractNumId w:val="2"/>
  </w:num>
  <w:num w:numId="19">
    <w:abstractNumId w:val="33"/>
  </w:num>
  <w:num w:numId="20">
    <w:abstractNumId w:val="12"/>
  </w:num>
  <w:num w:numId="21">
    <w:abstractNumId w:val="20"/>
  </w:num>
  <w:num w:numId="22">
    <w:abstractNumId w:val="4"/>
  </w:num>
  <w:num w:numId="23">
    <w:abstractNumId w:val="6"/>
  </w:num>
  <w:num w:numId="24">
    <w:abstractNumId w:val="0"/>
  </w:num>
  <w:num w:numId="25">
    <w:abstractNumId w:val="27"/>
  </w:num>
  <w:num w:numId="26">
    <w:abstractNumId w:val="14"/>
  </w:num>
  <w:num w:numId="27">
    <w:abstractNumId w:val="22"/>
  </w:num>
  <w:num w:numId="28">
    <w:abstractNumId w:val="21"/>
  </w:num>
  <w:num w:numId="29">
    <w:abstractNumId w:val="15"/>
  </w:num>
  <w:num w:numId="30">
    <w:abstractNumId w:val="29"/>
  </w:num>
  <w:num w:numId="31">
    <w:abstractNumId w:val="17"/>
  </w:num>
  <w:num w:numId="32">
    <w:abstractNumId w:val="3"/>
  </w:num>
  <w:num w:numId="33">
    <w:abstractNumId w:val="8"/>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activeWritingStyle w:appName="MSWord" w:lang="en-GB" w:vendorID="64" w:dllVersion="0" w:nlCheck="1" w:checkStyle="0"/>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47275"/>
    <w:rsid w:val="00053746"/>
    <w:rsid w:val="000557B8"/>
    <w:rsid w:val="000621C1"/>
    <w:rsid w:val="000729EC"/>
    <w:rsid w:val="00076F6F"/>
    <w:rsid w:val="00084114"/>
    <w:rsid w:val="00087C72"/>
    <w:rsid w:val="000952DC"/>
    <w:rsid w:val="000A4826"/>
    <w:rsid w:val="000B5BE2"/>
    <w:rsid w:val="000C1B14"/>
    <w:rsid w:val="000D1557"/>
    <w:rsid w:val="000D3889"/>
    <w:rsid w:val="000D3EC1"/>
    <w:rsid w:val="000E0706"/>
    <w:rsid w:val="000F50D7"/>
    <w:rsid w:val="000F65EE"/>
    <w:rsid w:val="001050AE"/>
    <w:rsid w:val="00106C9F"/>
    <w:rsid w:val="0011202B"/>
    <w:rsid w:val="00115503"/>
    <w:rsid w:val="0012597C"/>
    <w:rsid w:val="00131C46"/>
    <w:rsid w:val="00132FEA"/>
    <w:rsid w:val="00141159"/>
    <w:rsid w:val="00141606"/>
    <w:rsid w:val="001479C1"/>
    <w:rsid w:val="00152200"/>
    <w:rsid w:val="00193028"/>
    <w:rsid w:val="001A0374"/>
    <w:rsid w:val="001A4207"/>
    <w:rsid w:val="001A5C73"/>
    <w:rsid w:val="001B243F"/>
    <w:rsid w:val="001C3AED"/>
    <w:rsid w:val="001D5617"/>
    <w:rsid w:val="001E3173"/>
    <w:rsid w:val="001E4714"/>
    <w:rsid w:val="001E7ACC"/>
    <w:rsid w:val="00201C93"/>
    <w:rsid w:val="002145BA"/>
    <w:rsid w:val="00215133"/>
    <w:rsid w:val="00217274"/>
    <w:rsid w:val="002208A7"/>
    <w:rsid w:val="00221B24"/>
    <w:rsid w:val="00222CF1"/>
    <w:rsid w:val="00225710"/>
    <w:rsid w:val="002257EE"/>
    <w:rsid w:val="002349E6"/>
    <w:rsid w:val="002351A0"/>
    <w:rsid w:val="00237B7F"/>
    <w:rsid w:val="0024577D"/>
    <w:rsid w:val="00255134"/>
    <w:rsid w:val="00257ED9"/>
    <w:rsid w:val="002665D7"/>
    <w:rsid w:val="00267B52"/>
    <w:rsid w:val="002706B5"/>
    <w:rsid w:val="00270D09"/>
    <w:rsid w:val="002832C2"/>
    <w:rsid w:val="0028666A"/>
    <w:rsid w:val="00292489"/>
    <w:rsid w:val="0029339C"/>
    <w:rsid w:val="002A03A3"/>
    <w:rsid w:val="002A4F5D"/>
    <w:rsid w:val="002A6F13"/>
    <w:rsid w:val="002B1728"/>
    <w:rsid w:val="002B4616"/>
    <w:rsid w:val="002B4EC6"/>
    <w:rsid w:val="002C53D8"/>
    <w:rsid w:val="002C70B3"/>
    <w:rsid w:val="002D1594"/>
    <w:rsid w:val="002D444E"/>
    <w:rsid w:val="002D44EA"/>
    <w:rsid w:val="002E7E1E"/>
    <w:rsid w:val="002F1808"/>
    <w:rsid w:val="002F2F8E"/>
    <w:rsid w:val="00310FD8"/>
    <w:rsid w:val="00311061"/>
    <w:rsid w:val="00320A5A"/>
    <w:rsid w:val="003424FC"/>
    <w:rsid w:val="00351C6C"/>
    <w:rsid w:val="003568AC"/>
    <w:rsid w:val="00362814"/>
    <w:rsid w:val="00371004"/>
    <w:rsid w:val="00385C12"/>
    <w:rsid w:val="00394956"/>
    <w:rsid w:val="003A33BD"/>
    <w:rsid w:val="003A6CBF"/>
    <w:rsid w:val="003A7171"/>
    <w:rsid w:val="003B0F09"/>
    <w:rsid w:val="003B6C1F"/>
    <w:rsid w:val="003C129D"/>
    <w:rsid w:val="003D0FED"/>
    <w:rsid w:val="003E36C9"/>
    <w:rsid w:val="003F642D"/>
    <w:rsid w:val="003F7BA1"/>
    <w:rsid w:val="003F7F51"/>
    <w:rsid w:val="00402E59"/>
    <w:rsid w:val="00403FDB"/>
    <w:rsid w:val="0041035F"/>
    <w:rsid w:val="00422CFF"/>
    <w:rsid w:val="004301FF"/>
    <w:rsid w:val="00431888"/>
    <w:rsid w:val="0043366F"/>
    <w:rsid w:val="0044100D"/>
    <w:rsid w:val="00441789"/>
    <w:rsid w:val="00446E8A"/>
    <w:rsid w:val="0044799D"/>
    <w:rsid w:val="00451D9F"/>
    <w:rsid w:val="004713DD"/>
    <w:rsid w:val="004750C4"/>
    <w:rsid w:val="00477686"/>
    <w:rsid w:val="00496D28"/>
    <w:rsid w:val="004A239B"/>
    <w:rsid w:val="004B085E"/>
    <w:rsid w:val="004B21D8"/>
    <w:rsid w:val="004B3650"/>
    <w:rsid w:val="004B4705"/>
    <w:rsid w:val="004C1E55"/>
    <w:rsid w:val="004D1871"/>
    <w:rsid w:val="004D1EBF"/>
    <w:rsid w:val="004D5882"/>
    <w:rsid w:val="004E5E6A"/>
    <w:rsid w:val="004E79F0"/>
    <w:rsid w:val="004F4239"/>
    <w:rsid w:val="004F51D1"/>
    <w:rsid w:val="00500536"/>
    <w:rsid w:val="0050376D"/>
    <w:rsid w:val="00511EAC"/>
    <w:rsid w:val="00515823"/>
    <w:rsid w:val="00523CDE"/>
    <w:rsid w:val="00532388"/>
    <w:rsid w:val="005328F7"/>
    <w:rsid w:val="00532A09"/>
    <w:rsid w:val="00534608"/>
    <w:rsid w:val="00535D92"/>
    <w:rsid w:val="00544347"/>
    <w:rsid w:val="00546D87"/>
    <w:rsid w:val="005506F0"/>
    <w:rsid w:val="00557397"/>
    <w:rsid w:val="005603E9"/>
    <w:rsid w:val="00560E90"/>
    <w:rsid w:val="005666E5"/>
    <w:rsid w:val="00581FD9"/>
    <w:rsid w:val="005A2ED9"/>
    <w:rsid w:val="005A2F39"/>
    <w:rsid w:val="005A6C5B"/>
    <w:rsid w:val="005B1F0C"/>
    <w:rsid w:val="005B2CF7"/>
    <w:rsid w:val="005B2FBA"/>
    <w:rsid w:val="005C2E29"/>
    <w:rsid w:val="005C56FA"/>
    <w:rsid w:val="005C7A37"/>
    <w:rsid w:val="005C7D1B"/>
    <w:rsid w:val="005D5E48"/>
    <w:rsid w:val="005D6344"/>
    <w:rsid w:val="005D6D0F"/>
    <w:rsid w:val="005D789A"/>
    <w:rsid w:val="005E3769"/>
    <w:rsid w:val="005F0157"/>
    <w:rsid w:val="005F5FA1"/>
    <w:rsid w:val="00605B49"/>
    <w:rsid w:val="00607ECC"/>
    <w:rsid w:val="0061252A"/>
    <w:rsid w:val="00626721"/>
    <w:rsid w:val="00630470"/>
    <w:rsid w:val="00642E69"/>
    <w:rsid w:val="00645A16"/>
    <w:rsid w:val="006502A4"/>
    <w:rsid w:val="006505D2"/>
    <w:rsid w:val="00652213"/>
    <w:rsid w:val="0066284A"/>
    <w:rsid w:val="00667D51"/>
    <w:rsid w:val="00681845"/>
    <w:rsid w:val="00682FB5"/>
    <w:rsid w:val="00683917"/>
    <w:rsid w:val="00691CC8"/>
    <w:rsid w:val="006A02C1"/>
    <w:rsid w:val="006A6664"/>
    <w:rsid w:val="006A7B67"/>
    <w:rsid w:val="006B22CD"/>
    <w:rsid w:val="006B2E83"/>
    <w:rsid w:val="006C47C0"/>
    <w:rsid w:val="006C493A"/>
    <w:rsid w:val="006C5B54"/>
    <w:rsid w:val="006D1B64"/>
    <w:rsid w:val="006D2521"/>
    <w:rsid w:val="006D34A0"/>
    <w:rsid w:val="006E1BB1"/>
    <w:rsid w:val="006E3B16"/>
    <w:rsid w:val="00701F1D"/>
    <w:rsid w:val="00711724"/>
    <w:rsid w:val="007144BE"/>
    <w:rsid w:val="00716DF0"/>
    <w:rsid w:val="007223E6"/>
    <w:rsid w:val="00726DFD"/>
    <w:rsid w:val="00735296"/>
    <w:rsid w:val="007458D9"/>
    <w:rsid w:val="00752CF6"/>
    <w:rsid w:val="00756C5D"/>
    <w:rsid w:val="00763D8A"/>
    <w:rsid w:val="00763F22"/>
    <w:rsid w:val="0076589E"/>
    <w:rsid w:val="00773BE3"/>
    <w:rsid w:val="007874EB"/>
    <w:rsid w:val="00793FA3"/>
    <w:rsid w:val="00795F98"/>
    <w:rsid w:val="007B12BC"/>
    <w:rsid w:val="007D4247"/>
    <w:rsid w:val="007D57E3"/>
    <w:rsid w:val="007D5EA6"/>
    <w:rsid w:val="007E010C"/>
    <w:rsid w:val="0080235B"/>
    <w:rsid w:val="008051F8"/>
    <w:rsid w:val="00806EAC"/>
    <w:rsid w:val="008109D1"/>
    <w:rsid w:val="00821BB4"/>
    <w:rsid w:val="00822C55"/>
    <w:rsid w:val="008254F8"/>
    <w:rsid w:val="00857943"/>
    <w:rsid w:val="00860A73"/>
    <w:rsid w:val="00862525"/>
    <w:rsid w:val="0086530D"/>
    <w:rsid w:val="00865F74"/>
    <w:rsid w:val="00867537"/>
    <w:rsid w:val="00880F5D"/>
    <w:rsid w:val="00882466"/>
    <w:rsid w:val="0088470A"/>
    <w:rsid w:val="00891261"/>
    <w:rsid w:val="00896AC9"/>
    <w:rsid w:val="00897207"/>
    <w:rsid w:val="008A17F1"/>
    <w:rsid w:val="008A59E9"/>
    <w:rsid w:val="008B1B06"/>
    <w:rsid w:val="008B67D2"/>
    <w:rsid w:val="008C02B5"/>
    <w:rsid w:val="008C5331"/>
    <w:rsid w:val="008D629D"/>
    <w:rsid w:val="008E333E"/>
    <w:rsid w:val="008F26AA"/>
    <w:rsid w:val="008F2768"/>
    <w:rsid w:val="008F7101"/>
    <w:rsid w:val="008F7E90"/>
    <w:rsid w:val="009064A7"/>
    <w:rsid w:val="00942324"/>
    <w:rsid w:val="00942593"/>
    <w:rsid w:val="00944145"/>
    <w:rsid w:val="00945502"/>
    <w:rsid w:val="00950F6F"/>
    <w:rsid w:val="00951CAB"/>
    <w:rsid w:val="00955D88"/>
    <w:rsid w:val="00963D7D"/>
    <w:rsid w:val="009648F7"/>
    <w:rsid w:val="00971EDC"/>
    <w:rsid w:val="009735A9"/>
    <w:rsid w:val="009739A5"/>
    <w:rsid w:val="00977181"/>
    <w:rsid w:val="00991F05"/>
    <w:rsid w:val="009A66F9"/>
    <w:rsid w:val="009A76B8"/>
    <w:rsid w:val="009B5DA9"/>
    <w:rsid w:val="009D3347"/>
    <w:rsid w:val="009D5D51"/>
    <w:rsid w:val="009E1DB0"/>
    <w:rsid w:val="009F56C2"/>
    <w:rsid w:val="00A0267F"/>
    <w:rsid w:val="00A03A17"/>
    <w:rsid w:val="00A072E6"/>
    <w:rsid w:val="00A11C09"/>
    <w:rsid w:val="00A123EA"/>
    <w:rsid w:val="00A14D6C"/>
    <w:rsid w:val="00A159E4"/>
    <w:rsid w:val="00A20A0E"/>
    <w:rsid w:val="00A242C1"/>
    <w:rsid w:val="00A245F7"/>
    <w:rsid w:val="00A26D08"/>
    <w:rsid w:val="00A31C9B"/>
    <w:rsid w:val="00A3298C"/>
    <w:rsid w:val="00A368D1"/>
    <w:rsid w:val="00A37176"/>
    <w:rsid w:val="00A42AF8"/>
    <w:rsid w:val="00A43992"/>
    <w:rsid w:val="00A524EE"/>
    <w:rsid w:val="00A56066"/>
    <w:rsid w:val="00A678AF"/>
    <w:rsid w:val="00A86A9F"/>
    <w:rsid w:val="00A873C4"/>
    <w:rsid w:val="00A95747"/>
    <w:rsid w:val="00A9671D"/>
    <w:rsid w:val="00A97C3A"/>
    <w:rsid w:val="00AA0C63"/>
    <w:rsid w:val="00AA1745"/>
    <w:rsid w:val="00AA1ADD"/>
    <w:rsid w:val="00AA1F6B"/>
    <w:rsid w:val="00AA42A1"/>
    <w:rsid w:val="00AA76C2"/>
    <w:rsid w:val="00AB1C08"/>
    <w:rsid w:val="00AC17FA"/>
    <w:rsid w:val="00AD2177"/>
    <w:rsid w:val="00AE1AAC"/>
    <w:rsid w:val="00AE1CB2"/>
    <w:rsid w:val="00AE1D96"/>
    <w:rsid w:val="00AE7BAA"/>
    <w:rsid w:val="00AF0340"/>
    <w:rsid w:val="00AF202E"/>
    <w:rsid w:val="00AF543F"/>
    <w:rsid w:val="00B03A61"/>
    <w:rsid w:val="00B06CE5"/>
    <w:rsid w:val="00B107DA"/>
    <w:rsid w:val="00B171E8"/>
    <w:rsid w:val="00B17257"/>
    <w:rsid w:val="00B21C95"/>
    <w:rsid w:val="00B221C3"/>
    <w:rsid w:val="00B30F80"/>
    <w:rsid w:val="00B335EB"/>
    <w:rsid w:val="00B45C1C"/>
    <w:rsid w:val="00B471B0"/>
    <w:rsid w:val="00B573B1"/>
    <w:rsid w:val="00B63950"/>
    <w:rsid w:val="00B71019"/>
    <w:rsid w:val="00B826AF"/>
    <w:rsid w:val="00B978CA"/>
    <w:rsid w:val="00BA3075"/>
    <w:rsid w:val="00BA7C88"/>
    <w:rsid w:val="00BB3B79"/>
    <w:rsid w:val="00BB53E6"/>
    <w:rsid w:val="00BB5CF3"/>
    <w:rsid w:val="00BC512C"/>
    <w:rsid w:val="00BC609E"/>
    <w:rsid w:val="00BD62C8"/>
    <w:rsid w:val="00BE39D0"/>
    <w:rsid w:val="00BF00DF"/>
    <w:rsid w:val="00BF1D96"/>
    <w:rsid w:val="00BF52A9"/>
    <w:rsid w:val="00C03071"/>
    <w:rsid w:val="00C14192"/>
    <w:rsid w:val="00C149EE"/>
    <w:rsid w:val="00C15809"/>
    <w:rsid w:val="00C1697B"/>
    <w:rsid w:val="00C229D6"/>
    <w:rsid w:val="00C251DE"/>
    <w:rsid w:val="00C3686F"/>
    <w:rsid w:val="00C420DC"/>
    <w:rsid w:val="00C4323D"/>
    <w:rsid w:val="00C476A7"/>
    <w:rsid w:val="00C50A14"/>
    <w:rsid w:val="00C5493B"/>
    <w:rsid w:val="00C671F1"/>
    <w:rsid w:val="00C70152"/>
    <w:rsid w:val="00C72807"/>
    <w:rsid w:val="00C776A0"/>
    <w:rsid w:val="00C851E9"/>
    <w:rsid w:val="00C86A6D"/>
    <w:rsid w:val="00C86B2A"/>
    <w:rsid w:val="00C96332"/>
    <w:rsid w:val="00CA142A"/>
    <w:rsid w:val="00CA6DCA"/>
    <w:rsid w:val="00CB0267"/>
    <w:rsid w:val="00CD131B"/>
    <w:rsid w:val="00CD47B0"/>
    <w:rsid w:val="00CE0EAD"/>
    <w:rsid w:val="00CE2DFE"/>
    <w:rsid w:val="00D04234"/>
    <w:rsid w:val="00D054D3"/>
    <w:rsid w:val="00D14BA0"/>
    <w:rsid w:val="00D27F7B"/>
    <w:rsid w:val="00D37BAC"/>
    <w:rsid w:val="00D44127"/>
    <w:rsid w:val="00D63E7A"/>
    <w:rsid w:val="00D72A67"/>
    <w:rsid w:val="00D76015"/>
    <w:rsid w:val="00D867A9"/>
    <w:rsid w:val="00D94180"/>
    <w:rsid w:val="00D95372"/>
    <w:rsid w:val="00DA0D36"/>
    <w:rsid w:val="00DA2408"/>
    <w:rsid w:val="00DA6909"/>
    <w:rsid w:val="00DB0E92"/>
    <w:rsid w:val="00DB48E5"/>
    <w:rsid w:val="00DB57D5"/>
    <w:rsid w:val="00DC100C"/>
    <w:rsid w:val="00DD09D5"/>
    <w:rsid w:val="00DD5916"/>
    <w:rsid w:val="00DE026F"/>
    <w:rsid w:val="00DE1306"/>
    <w:rsid w:val="00DE2C70"/>
    <w:rsid w:val="00E03EA0"/>
    <w:rsid w:val="00E04996"/>
    <w:rsid w:val="00E07575"/>
    <w:rsid w:val="00E1628F"/>
    <w:rsid w:val="00E3795C"/>
    <w:rsid w:val="00E37C3C"/>
    <w:rsid w:val="00E4276F"/>
    <w:rsid w:val="00E43DA4"/>
    <w:rsid w:val="00E5606D"/>
    <w:rsid w:val="00E561BF"/>
    <w:rsid w:val="00E67373"/>
    <w:rsid w:val="00E676C3"/>
    <w:rsid w:val="00E757D7"/>
    <w:rsid w:val="00E76615"/>
    <w:rsid w:val="00E8137B"/>
    <w:rsid w:val="00E95B56"/>
    <w:rsid w:val="00EA185B"/>
    <w:rsid w:val="00EA5163"/>
    <w:rsid w:val="00EB0575"/>
    <w:rsid w:val="00EB3300"/>
    <w:rsid w:val="00EB632D"/>
    <w:rsid w:val="00EB6E4C"/>
    <w:rsid w:val="00EC15DC"/>
    <w:rsid w:val="00EC2508"/>
    <w:rsid w:val="00EC6C54"/>
    <w:rsid w:val="00ED2B30"/>
    <w:rsid w:val="00F001F4"/>
    <w:rsid w:val="00F022B7"/>
    <w:rsid w:val="00F103E3"/>
    <w:rsid w:val="00F12427"/>
    <w:rsid w:val="00F12DD4"/>
    <w:rsid w:val="00F23B6C"/>
    <w:rsid w:val="00F250E7"/>
    <w:rsid w:val="00F30A86"/>
    <w:rsid w:val="00F33CF5"/>
    <w:rsid w:val="00F36C4E"/>
    <w:rsid w:val="00F410D4"/>
    <w:rsid w:val="00F4475B"/>
    <w:rsid w:val="00F51896"/>
    <w:rsid w:val="00F55CC3"/>
    <w:rsid w:val="00F618CC"/>
    <w:rsid w:val="00F634F5"/>
    <w:rsid w:val="00F747AD"/>
    <w:rsid w:val="00F801B5"/>
    <w:rsid w:val="00F861BC"/>
    <w:rsid w:val="00F95AC3"/>
    <w:rsid w:val="00FA3CDF"/>
    <w:rsid w:val="00FB3159"/>
    <w:rsid w:val="00FC4667"/>
    <w:rsid w:val="00FD4C37"/>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604B7"/>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302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1930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3028"/>
    <w:pPr>
      <w:pBdr>
        <w:top w:val="none" w:sz="0" w:space="0" w:color="auto"/>
      </w:pBdr>
      <w:spacing w:before="180"/>
      <w:outlineLvl w:val="1"/>
    </w:pPr>
    <w:rPr>
      <w:sz w:val="32"/>
    </w:rPr>
  </w:style>
  <w:style w:type="paragraph" w:styleId="Heading3">
    <w:name w:val="heading 3"/>
    <w:basedOn w:val="Heading2"/>
    <w:next w:val="Normal"/>
    <w:qFormat/>
    <w:rsid w:val="00193028"/>
    <w:pPr>
      <w:spacing w:before="120"/>
      <w:outlineLvl w:val="2"/>
    </w:pPr>
    <w:rPr>
      <w:sz w:val="28"/>
    </w:rPr>
  </w:style>
  <w:style w:type="paragraph" w:styleId="Heading4">
    <w:name w:val="heading 4"/>
    <w:basedOn w:val="Heading3"/>
    <w:next w:val="Normal"/>
    <w:qFormat/>
    <w:rsid w:val="00193028"/>
    <w:pPr>
      <w:ind w:left="1418" w:hanging="1418"/>
      <w:outlineLvl w:val="3"/>
    </w:pPr>
    <w:rPr>
      <w:sz w:val="24"/>
    </w:rPr>
  </w:style>
  <w:style w:type="paragraph" w:styleId="Heading5">
    <w:name w:val="heading 5"/>
    <w:basedOn w:val="Heading4"/>
    <w:next w:val="Normal"/>
    <w:qFormat/>
    <w:rsid w:val="00193028"/>
    <w:pPr>
      <w:ind w:left="1701" w:hanging="1701"/>
      <w:outlineLvl w:val="4"/>
    </w:pPr>
    <w:rPr>
      <w:sz w:val="22"/>
    </w:rPr>
  </w:style>
  <w:style w:type="paragraph" w:styleId="Heading6">
    <w:name w:val="heading 6"/>
    <w:basedOn w:val="H6"/>
    <w:next w:val="Normal"/>
    <w:qFormat/>
    <w:rsid w:val="00193028"/>
    <w:pPr>
      <w:outlineLvl w:val="5"/>
    </w:pPr>
  </w:style>
  <w:style w:type="paragraph" w:styleId="Heading7">
    <w:name w:val="heading 7"/>
    <w:basedOn w:val="H6"/>
    <w:next w:val="Normal"/>
    <w:qFormat/>
    <w:rsid w:val="00193028"/>
    <w:pPr>
      <w:outlineLvl w:val="6"/>
    </w:pPr>
  </w:style>
  <w:style w:type="paragraph" w:styleId="Heading8">
    <w:name w:val="heading 8"/>
    <w:basedOn w:val="Heading1"/>
    <w:next w:val="Normal"/>
    <w:qFormat/>
    <w:rsid w:val="00193028"/>
    <w:pPr>
      <w:ind w:left="0" w:firstLine="0"/>
      <w:outlineLvl w:val="7"/>
    </w:pPr>
  </w:style>
  <w:style w:type="paragraph" w:styleId="Heading9">
    <w:name w:val="heading 9"/>
    <w:basedOn w:val="Heading8"/>
    <w:next w:val="Normal"/>
    <w:qFormat/>
    <w:rsid w:val="00193028"/>
    <w:pPr>
      <w:outlineLvl w:val="8"/>
    </w:pPr>
  </w:style>
  <w:style w:type="character" w:default="1" w:styleId="DefaultParagraphFont">
    <w:name w:val="Default Paragraph Font"/>
    <w:semiHidden/>
    <w:rsid w:val="001930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028"/>
  </w:style>
  <w:style w:type="paragraph" w:styleId="TOC8">
    <w:name w:val="toc 8"/>
    <w:basedOn w:val="TOC1"/>
    <w:semiHidden/>
    <w:rsid w:val="00193028"/>
    <w:pPr>
      <w:spacing w:before="180"/>
      <w:ind w:left="2693" w:hanging="2693"/>
    </w:pPr>
    <w:rPr>
      <w:b/>
    </w:rPr>
  </w:style>
  <w:style w:type="paragraph" w:styleId="TOC1">
    <w:name w:val="toc 1"/>
    <w:semiHidden/>
    <w:rsid w:val="001930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930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93028"/>
    <w:pPr>
      <w:ind w:left="1701" w:hanging="1701"/>
    </w:pPr>
  </w:style>
  <w:style w:type="paragraph" w:styleId="TOC4">
    <w:name w:val="toc 4"/>
    <w:basedOn w:val="TOC3"/>
    <w:semiHidden/>
    <w:rsid w:val="00193028"/>
    <w:pPr>
      <w:ind w:left="1418" w:hanging="1418"/>
    </w:pPr>
  </w:style>
  <w:style w:type="paragraph" w:styleId="TOC3">
    <w:name w:val="toc 3"/>
    <w:basedOn w:val="TOC2"/>
    <w:semiHidden/>
    <w:rsid w:val="00193028"/>
    <w:pPr>
      <w:ind w:left="1134" w:hanging="1134"/>
    </w:pPr>
  </w:style>
  <w:style w:type="paragraph" w:styleId="TOC2">
    <w:name w:val="toc 2"/>
    <w:basedOn w:val="TOC1"/>
    <w:semiHidden/>
    <w:rsid w:val="00193028"/>
    <w:pPr>
      <w:keepNext w:val="0"/>
      <w:spacing w:before="0"/>
      <w:ind w:left="851" w:hanging="851"/>
    </w:pPr>
    <w:rPr>
      <w:sz w:val="20"/>
    </w:rPr>
  </w:style>
  <w:style w:type="paragraph" w:styleId="Index2">
    <w:name w:val="index 2"/>
    <w:basedOn w:val="Index1"/>
    <w:semiHidden/>
    <w:rsid w:val="00193028"/>
    <w:pPr>
      <w:ind w:left="284"/>
    </w:pPr>
  </w:style>
  <w:style w:type="paragraph" w:styleId="Index1">
    <w:name w:val="index 1"/>
    <w:basedOn w:val="Normal"/>
    <w:semiHidden/>
    <w:rsid w:val="00193028"/>
    <w:pPr>
      <w:keepLines/>
      <w:spacing w:after="0"/>
    </w:pPr>
  </w:style>
  <w:style w:type="paragraph" w:customStyle="1" w:styleId="ZH">
    <w:name w:val="ZH"/>
    <w:rsid w:val="001930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93028"/>
    <w:pPr>
      <w:outlineLvl w:val="9"/>
    </w:pPr>
  </w:style>
  <w:style w:type="paragraph" w:styleId="ListNumber2">
    <w:name w:val="List Number 2"/>
    <w:basedOn w:val="ListNumber"/>
    <w:semiHidden/>
    <w:rsid w:val="00193028"/>
    <w:pPr>
      <w:ind w:left="851"/>
    </w:pPr>
  </w:style>
  <w:style w:type="paragraph" w:styleId="Header">
    <w:name w:val="header"/>
    <w:semiHidden/>
    <w:rsid w:val="0019302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93028"/>
    <w:rPr>
      <w:b/>
      <w:position w:val="6"/>
      <w:sz w:val="16"/>
    </w:rPr>
  </w:style>
  <w:style w:type="paragraph" w:styleId="FootnoteText">
    <w:name w:val="footnote text"/>
    <w:basedOn w:val="Normal"/>
    <w:semiHidden/>
    <w:rsid w:val="00193028"/>
    <w:pPr>
      <w:keepLines/>
      <w:spacing w:after="0"/>
      <w:ind w:left="454" w:hanging="454"/>
    </w:pPr>
    <w:rPr>
      <w:sz w:val="16"/>
    </w:rPr>
  </w:style>
  <w:style w:type="paragraph" w:customStyle="1" w:styleId="TAH">
    <w:name w:val="TAH"/>
    <w:basedOn w:val="TAC"/>
    <w:rsid w:val="00193028"/>
    <w:rPr>
      <w:b/>
    </w:rPr>
  </w:style>
  <w:style w:type="paragraph" w:customStyle="1" w:styleId="TAC">
    <w:name w:val="TAC"/>
    <w:basedOn w:val="TAL"/>
    <w:rsid w:val="00193028"/>
    <w:pPr>
      <w:jc w:val="center"/>
    </w:pPr>
  </w:style>
  <w:style w:type="paragraph" w:customStyle="1" w:styleId="TF">
    <w:name w:val="TF"/>
    <w:basedOn w:val="TH"/>
    <w:rsid w:val="00193028"/>
    <w:pPr>
      <w:keepNext w:val="0"/>
      <w:spacing w:before="0" w:after="240"/>
    </w:pPr>
  </w:style>
  <w:style w:type="paragraph" w:customStyle="1" w:styleId="NO">
    <w:name w:val="NO"/>
    <w:basedOn w:val="Normal"/>
    <w:rsid w:val="00193028"/>
    <w:pPr>
      <w:keepLines/>
      <w:ind w:left="1135" w:hanging="851"/>
    </w:pPr>
  </w:style>
  <w:style w:type="paragraph" w:styleId="TOC9">
    <w:name w:val="toc 9"/>
    <w:basedOn w:val="TOC8"/>
    <w:semiHidden/>
    <w:rsid w:val="00193028"/>
    <w:pPr>
      <w:ind w:left="1418" w:hanging="1418"/>
    </w:pPr>
  </w:style>
  <w:style w:type="paragraph" w:customStyle="1" w:styleId="EX">
    <w:name w:val="EX"/>
    <w:basedOn w:val="Normal"/>
    <w:rsid w:val="00193028"/>
    <w:pPr>
      <w:keepLines/>
      <w:ind w:left="1702" w:hanging="1418"/>
    </w:pPr>
  </w:style>
  <w:style w:type="paragraph" w:customStyle="1" w:styleId="FP">
    <w:name w:val="FP"/>
    <w:basedOn w:val="Normal"/>
    <w:rsid w:val="00193028"/>
    <w:pPr>
      <w:spacing w:after="0"/>
    </w:pPr>
  </w:style>
  <w:style w:type="paragraph" w:customStyle="1" w:styleId="LD">
    <w:name w:val="LD"/>
    <w:rsid w:val="0019302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93028"/>
    <w:pPr>
      <w:spacing w:after="0"/>
    </w:pPr>
  </w:style>
  <w:style w:type="paragraph" w:customStyle="1" w:styleId="EW">
    <w:name w:val="EW"/>
    <w:basedOn w:val="EX"/>
    <w:rsid w:val="00193028"/>
    <w:pPr>
      <w:spacing w:after="0"/>
    </w:pPr>
  </w:style>
  <w:style w:type="paragraph" w:styleId="TOC6">
    <w:name w:val="toc 6"/>
    <w:basedOn w:val="TOC5"/>
    <w:next w:val="Normal"/>
    <w:semiHidden/>
    <w:rsid w:val="00193028"/>
    <w:pPr>
      <w:ind w:left="1985" w:hanging="1985"/>
    </w:pPr>
  </w:style>
  <w:style w:type="paragraph" w:styleId="TOC7">
    <w:name w:val="toc 7"/>
    <w:basedOn w:val="TOC6"/>
    <w:next w:val="Normal"/>
    <w:semiHidden/>
    <w:rsid w:val="00193028"/>
    <w:pPr>
      <w:ind w:left="2268" w:hanging="2268"/>
    </w:pPr>
  </w:style>
  <w:style w:type="paragraph" w:styleId="ListBullet2">
    <w:name w:val="List Bullet 2"/>
    <w:basedOn w:val="ListBullet"/>
    <w:semiHidden/>
    <w:rsid w:val="00193028"/>
    <w:pPr>
      <w:ind w:left="851"/>
    </w:pPr>
  </w:style>
  <w:style w:type="paragraph" w:styleId="ListBullet3">
    <w:name w:val="List Bullet 3"/>
    <w:basedOn w:val="ListBullet2"/>
    <w:semiHidden/>
    <w:rsid w:val="00193028"/>
    <w:pPr>
      <w:ind w:left="1135"/>
    </w:pPr>
  </w:style>
  <w:style w:type="paragraph" w:styleId="ListNumber">
    <w:name w:val="List Number"/>
    <w:basedOn w:val="List"/>
    <w:semiHidden/>
    <w:rsid w:val="00193028"/>
  </w:style>
  <w:style w:type="paragraph" w:customStyle="1" w:styleId="EQ">
    <w:name w:val="EQ"/>
    <w:basedOn w:val="Normal"/>
    <w:next w:val="Normal"/>
    <w:rsid w:val="00193028"/>
    <w:pPr>
      <w:keepLines/>
      <w:tabs>
        <w:tab w:val="center" w:pos="4536"/>
        <w:tab w:val="right" w:pos="9072"/>
      </w:tabs>
    </w:pPr>
    <w:rPr>
      <w:noProof/>
    </w:rPr>
  </w:style>
  <w:style w:type="paragraph" w:customStyle="1" w:styleId="TH">
    <w:name w:val="TH"/>
    <w:basedOn w:val="Normal"/>
    <w:rsid w:val="00193028"/>
    <w:pPr>
      <w:keepNext/>
      <w:keepLines/>
      <w:spacing w:before="60"/>
      <w:jc w:val="center"/>
    </w:pPr>
    <w:rPr>
      <w:rFonts w:ascii="Arial" w:hAnsi="Arial"/>
      <w:b/>
    </w:rPr>
  </w:style>
  <w:style w:type="paragraph" w:customStyle="1" w:styleId="NF">
    <w:name w:val="NF"/>
    <w:basedOn w:val="NO"/>
    <w:rsid w:val="00193028"/>
    <w:pPr>
      <w:keepNext/>
      <w:spacing w:after="0"/>
    </w:pPr>
    <w:rPr>
      <w:rFonts w:ascii="Arial" w:hAnsi="Arial"/>
      <w:sz w:val="18"/>
    </w:rPr>
  </w:style>
  <w:style w:type="paragraph" w:customStyle="1" w:styleId="PL">
    <w:name w:val="PL"/>
    <w:rsid w:val="0019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93028"/>
    <w:pPr>
      <w:jc w:val="right"/>
    </w:pPr>
  </w:style>
  <w:style w:type="paragraph" w:customStyle="1" w:styleId="H6">
    <w:name w:val="H6"/>
    <w:basedOn w:val="Heading5"/>
    <w:next w:val="Normal"/>
    <w:rsid w:val="00193028"/>
    <w:pPr>
      <w:ind w:left="1985" w:hanging="1985"/>
      <w:outlineLvl w:val="9"/>
    </w:pPr>
    <w:rPr>
      <w:sz w:val="20"/>
    </w:rPr>
  </w:style>
  <w:style w:type="paragraph" w:customStyle="1" w:styleId="TAN">
    <w:name w:val="TAN"/>
    <w:basedOn w:val="TAL"/>
    <w:rsid w:val="00193028"/>
    <w:pPr>
      <w:ind w:left="851" w:hanging="851"/>
    </w:pPr>
  </w:style>
  <w:style w:type="paragraph" w:customStyle="1" w:styleId="TAL">
    <w:name w:val="TAL"/>
    <w:basedOn w:val="Normal"/>
    <w:rsid w:val="00193028"/>
    <w:pPr>
      <w:keepNext/>
      <w:keepLines/>
      <w:spacing w:after="0"/>
    </w:pPr>
    <w:rPr>
      <w:rFonts w:ascii="Arial" w:hAnsi="Arial"/>
      <w:sz w:val="18"/>
    </w:rPr>
  </w:style>
  <w:style w:type="paragraph" w:customStyle="1" w:styleId="ZA">
    <w:name w:val="ZA"/>
    <w:rsid w:val="001930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30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930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930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93028"/>
    <w:pPr>
      <w:framePr w:wrap="notBeside" w:y="16161"/>
    </w:pPr>
  </w:style>
  <w:style w:type="character" w:customStyle="1" w:styleId="ZGSM">
    <w:name w:val="ZGSM"/>
    <w:rsid w:val="00193028"/>
  </w:style>
  <w:style w:type="paragraph" w:styleId="List2">
    <w:name w:val="List 2"/>
    <w:basedOn w:val="List"/>
    <w:semiHidden/>
    <w:rsid w:val="00193028"/>
    <w:pPr>
      <w:ind w:left="851"/>
    </w:pPr>
  </w:style>
  <w:style w:type="paragraph" w:customStyle="1" w:styleId="ZG">
    <w:name w:val="ZG"/>
    <w:rsid w:val="001930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93028"/>
    <w:pPr>
      <w:ind w:left="1135"/>
    </w:pPr>
  </w:style>
  <w:style w:type="paragraph" w:styleId="List4">
    <w:name w:val="List 4"/>
    <w:basedOn w:val="List3"/>
    <w:semiHidden/>
    <w:rsid w:val="00193028"/>
    <w:pPr>
      <w:ind w:left="1418"/>
    </w:pPr>
  </w:style>
  <w:style w:type="paragraph" w:styleId="List5">
    <w:name w:val="List 5"/>
    <w:basedOn w:val="List4"/>
    <w:semiHidden/>
    <w:rsid w:val="00193028"/>
    <w:pPr>
      <w:ind w:left="1702"/>
    </w:pPr>
  </w:style>
  <w:style w:type="paragraph" w:customStyle="1" w:styleId="EditorsNote">
    <w:name w:val="Editor's Note"/>
    <w:basedOn w:val="NO"/>
    <w:rsid w:val="00193028"/>
    <w:rPr>
      <w:color w:val="FF0000"/>
    </w:rPr>
  </w:style>
  <w:style w:type="paragraph" w:styleId="List">
    <w:name w:val="List"/>
    <w:basedOn w:val="Normal"/>
    <w:semiHidden/>
    <w:rsid w:val="00193028"/>
    <w:pPr>
      <w:ind w:left="568" w:hanging="284"/>
    </w:pPr>
  </w:style>
  <w:style w:type="paragraph" w:styleId="ListBullet">
    <w:name w:val="List Bullet"/>
    <w:basedOn w:val="List"/>
    <w:semiHidden/>
    <w:rsid w:val="00193028"/>
  </w:style>
  <w:style w:type="paragraph" w:styleId="ListBullet4">
    <w:name w:val="List Bullet 4"/>
    <w:basedOn w:val="ListBullet3"/>
    <w:semiHidden/>
    <w:rsid w:val="00193028"/>
    <w:pPr>
      <w:ind w:left="1418"/>
    </w:pPr>
  </w:style>
  <w:style w:type="paragraph" w:styleId="ListBullet5">
    <w:name w:val="List Bullet 5"/>
    <w:basedOn w:val="ListBullet4"/>
    <w:semiHidden/>
    <w:rsid w:val="00193028"/>
    <w:pPr>
      <w:ind w:left="1702"/>
    </w:pPr>
  </w:style>
  <w:style w:type="paragraph" w:customStyle="1" w:styleId="B1">
    <w:name w:val="B1"/>
    <w:basedOn w:val="List"/>
    <w:rsid w:val="00193028"/>
  </w:style>
  <w:style w:type="paragraph" w:customStyle="1" w:styleId="B2">
    <w:name w:val="B2"/>
    <w:basedOn w:val="List2"/>
    <w:rsid w:val="00193028"/>
  </w:style>
  <w:style w:type="paragraph" w:customStyle="1" w:styleId="B3">
    <w:name w:val="B3"/>
    <w:basedOn w:val="List3"/>
    <w:rsid w:val="00193028"/>
  </w:style>
  <w:style w:type="paragraph" w:customStyle="1" w:styleId="B4">
    <w:name w:val="B4"/>
    <w:basedOn w:val="List4"/>
    <w:rsid w:val="00193028"/>
  </w:style>
  <w:style w:type="paragraph" w:customStyle="1" w:styleId="B5">
    <w:name w:val="B5"/>
    <w:basedOn w:val="List5"/>
    <w:rsid w:val="00193028"/>
  </w:style>
  <w:style w:type="paragraph" w:styleId="Footer">
    <w:name w:val="footer"/>
    <w:basedOn w:val="Header"/>
    <w:semiHidden/>
    <w:rsid w:val="00193028"/>
    <w:pPr>
      <w:jc w:val="center"/>
    </w:pPr>
    <w:rPr>
      <w:i/>
    </w:rPr>
  </w:style>
  <w:style w:type="paragraph" w:customStyle="1" w:styleId="ZTD">
    <w:name w:val="ZTD"/>
    <w:basedOn w:val="ZB"/>
    <w:rsid w:val="00193028"/>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B9CD4-97D6-422B-B112-525AD59C0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9636</TotalTime>
  <Pages>10</Pages>
  <Words>3539</Words>
  <Characters>20174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243</cp:revision>
  <cp:lastPrinted>1900-01-01T05:00:00Z</cp:lastPrinted>
  <dcterms:created xsi:type="dcterms:W3CDTF">2019-08-14T14:40:00Z</dcterms:created>
  <dcterms:modified xsi:type="dcterms:W3CDTF">2020-05-16T00:12:00Z</dcterms:modified>
</cp:coreProperties>
</file>